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6B8D55" w14:textId="77777777" w:rsidR="00F719D5" w:rsidRPr="0079382D" w:rsidRDefault="00F719D5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6119C5D3" w14:textId="77777777" w:rsidR="00A01018" w:rsidRPr="00CC47BB" w:rsidRDefault="00A01018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34C72896" w14:textId="77777777" w:rsidR="00A01018" w:rsidRPr="00CC47BB" w:rsidRDefault="00A01018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576CE2C6" w14:textId="77777777" w:rsidR="00A01018" w:rsidRPr="00CC47BB" w:rsidRDefault="00A01018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0744AF6F" w14:textId="77777777" w:rsidR="00A01018" w:rsidRPr="00CC47BB" w:rsidRDefault="00A01018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4921E2B3" w14:textId="030C950A" w:rsidR="00446571" w:rsidRPr="00FF2D4B" w:rsidRDefault="00446571" w:rsidP="00FF2D4B">
      <w:pPr>
        <w:pStyle w:val="Twordnormal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  <w:r w:rsidRPr="006E09D0">
        <w:rPr>
          <w:rFonts w:ascii="Calibri" w:hAnsi="Calibri"/>
          <w:i w:val="0"/>
          <w:iCs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="00FF2D4B">
        <w:rPr>
          <w:rFonts w:ascii="Calibri" w:hAnsi="Calibri"/>
          <w:i w:val="0"/>
          <w:iCs/>
          <w:sz w:val="22"/>
          <w:szCs w:val="22"/>
        </w:rPr>
        <w:t xml:space="preserve">             </w:t>
      </w:r>
      <w:r w:rsidRPr="006E09D0">
        <w:rPr>
          <w:rFonts w:ascii="Calibri" w:hAnsi="Calibri"/>
          <w:i w:val="0"/>
          <w:iCs/>
          <w:sz w:val="22"/>
          <w:szCs w:val="22"/>
        </w:rPr>
        <w:t xml:space="preserve"> </w:t>
      </w:r>
      <w:r w:rsidR="0039704B" w:rsidRPr="00CC47BB">
        <w:rPr>
          <w:rFonts w:ascii="Calibri" w:hAnsi="Calibri"/>
          <w:i w:val="0"/>
          <w:iCs/>
          <w:sz w:val="22"/>
          <w:szCs w:val="22"/>
          <w:lang w:val="uk-UA"/>
        </w:rPr>
        <w:t>ЗАТВЕРДЖУЮ</w:t>
      </w:r>
      <w:r w:rsidR="00F719D5" w:rsidRPr="00CC47BB">
        <w:rPr>
          <w:rFonts w:ascii="Calibri" w:hAnsi="Calibri"/>
          <w:i w:val="0"/>
          <w:iCs/>
          <w:sz w:val="22"/>
          <w:szCs w:val="22"/>
          <w:lang w:val="uk-UA"/>
        </w:rPr>
        <w:t>:</w:t>
      </w:r>
      <w:r w:rsidR="00107FF3" w:rsidRPr="00CC47BB">
        <w:rPr>
          <w:rFonts w:ascii="Calibri" w:hAnsi="Calibri"/>
          <w:i w:val="0"/>
          <w:iCs/>
          <w:sz w:val="22"/>
          <w:szCs w:val="22"/>
          <w:lang w:val="uk-UA"/>
        </w:rPr>
        <w:tab/>
      </w:r>
    </w:p>
    <w:p w14:paraId="3402BCFA" w14:textId="7ADCD9E0" w:rsidR="00446571" w:rsidRPr="00446571" w:rsidRDefault="00446571" w:rsidP="007E5E07">
      <w:pPr>
        <w:tabs>
          <w:tab w:val="left" w:pos="426"/>
        </w:tabs>
        <w:ind w:right="141"/>
        <w:jc w:val="right"/>
        <w:rPr>
          <w:rFonts w:ascii="Calibri" w:hAnsi="Calibri" w:cs="Calibri"/>
          <w:iCs/>
          <w:sz w:val="20"/>
          <w:szCs w:val="20"/>
          <w:lang w:val="uk-UA"/>
        </w:rPr>
      </w:pPr>
      <w:r w:rsidRPr="00446571">
        <w:rPr>
          <w:rFonts w:ascii="Calibri" w:hAnsi="Calibri" w:cs="Calibri"/>
          <w:iCs/>
          <w:sz w:val="20"/>
          <w:szCs w:val="20"/>
        </w:rPr>
        <w:t xml:space="preserve">                                                                                                                                                           </w:t>
      </w:r>
      <w:r w:rsidR="00FF2D4B">
        <w:rPr>
          <w:rFonts w:ascii="Calibri" w:hAnsi="Calibri" w:cs="Calibri"/>
          <w:iCs/>
          <w:sz w:val="20"/>
          <w:szCs w:val="20"/>
        </w:rPr>
        <w:t xml:space="preserve">        </w:t>
      </w:r>
      <w:r w:rsidR="007E5E07">
        <w:rPr>
          <w:rFonts w:ascii="Calibri" w:hAnsi="Calibri" w:cs="Calibri"/>
          <w:iCs/>
          <w:sz w:val="20"/>
          <w:szCs w:val="20"/>
          <w:lang w:val="uk-UA"/>
        </w:rPr>
        <w:t>Директор заводу</w:t>
      </w:r>
      <w:r w:rsidRPr="00446571">
        <w:rPr>
          <w:rFonts w:ascii="Calibri" w:hAnsi="Calibri" w:cs="Calibri"/>
          <w:iCs/>
          <w:sz w:val="20"/>
          <w:szCs w:val="20"/>
          <w:lang w:val="uk-UA"/>
        </w:rPr>
        <w:t xml:space="preserve"> </w:t>
      </w:r>
      <w:r w:rsidRPr="00446571">
        <w:rPr>
          <w:rFonts w:ascii="Calibri" w:hAnsi="Calibri" w:cs="Calibri"/>
          <w:iCs/>
          <w:sz w:val="20"/>
          <w:szCs w:val="20"/>
          <w:lang w:val="uk-UA"/>
        </w:rPr>
        <w:tab/>
      </w:r>
    </w:p>
    <w:p w14:paraId="68189564" w14:textId="0CE8D33E" w:rsidR="00446571" w:rsidRPr="00446571" w:rsidRDefault="00446571" w:rsidP="007E5E07">
      <w:pPr>
        <w:tabs>
          <w:tab w:val="left" w:pos="426"/>
        </w:tabs>
        <w:ind w:right="141"/>
        <w:jc w:val="right"/>
        <w:rPr>
          <w:rFonts w:ascii="Calibri" w:hAnsi="Calibri" w:cs="Calibri"/>
          <w:iCs/>
          <w:sz w:val="20"/>
          <w:szCs w:val="20"/>
          <w:lang w:val="uk-UA"/>
        </w:rPr>
      </w:pPr>
      <w:r w:rsidRPr="00446571">
        <w:rPr>
          <w:rFonts w:ascii="Calibri" w:hAnsi="Calibri" w:cs="Calibri"/>
          <w:iCs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 w:rsidR="00FF2D4B">
        <w:rPr>
          <w:rFonts w:ascii="Calibri" w:hAnsi="Calibri" w:cs="Calibri"/>
          <w:iCs/>
          <w:sz w:val="20"/>
          <w:szCs w:val="20"/>
        </w:rPr>
        <w:t xml:space="preserve">     </w:t>
      </w:r>
      <w:r w:rsidRPr="00446571">
        <w:rPr>
          <w:rFonts w:ascii="Calibri" w:hAnsi="Calibri" w:cs="Calibri"/>
          <w:iCs/>
          <w:sz w:val="20"/>
          <w:szCs w:val="20"/>
        </w:rPr>
        <w:t xml:space="preserve"> </w:t>
      </w:r>
      <w:r w:rsidR="007E5E07">
        <w:rPr>
          <w:rFonts w:ascii="Calibri" w:hAnsi="Calibri" w:cs="Calibri"/>
          <w:iCs/>
          <w:sz w:val="20"/>
          <w:szCs w:val="20"/>
          <w:lang w:val="uk-UA"/>
        </w:rPr>
        <w:t>ПрАТ «Карлсберг Україна»</w:t>
      </w:r>
      <w:r w:rsidRPr="00446571">
        <w:rPr>
          <w:rFonts w:ascii="Calibri" w:hAnsi="Calibri" w:cs="Calibri"/>
          <w:iCs/>
          <w:sz w:val="20"/>
          <w:szCs w:val="20"/>
          <w:lang w:val="uk-UA"/>
        </w:rPr>
        <w:tab/>
      </w:r>
    </w:p>
    <w:p w14:paraId="1227FD9D" w14:textId="77777777" w:rsidR="00446571" w:rsidRPr="00446571" w:rsidRDefault="00446571" w:rsidP="00446571">
      <w:pPr>
        <w:tabs>
          <w:tab w:val="left" w:pos="426"/>
        </w:tabs>
        <w:ind w:right="141"/>
        <w:jc w:val="both"/>
        <w:rPr>
          <w:rFonts w:ascii="Calibri" w:hAnsi="Calibri" w:cs="Calibri"/>
          <w:iCs/>
          <w:sz w:val="20"/>
          <w:szCs w:val="20"/>
          <w:lang w:val="uk-UA"/>
        </w:rPr>
      </w:pPr>
    </w:p>
    <w:p w14:paraId="2339332C" w14:textId="2AC1FBA0" w:rsidR="00446571" w:rsidRPr="00EE2E83" w:rsidRDefault="00FF2D4B" w:rsidP="00FF2D4B">
      <w:pPr>
        <w:tabs>
          <w:tab w:val="left" w:pos="426"/>
        </w:tabs>
        <w:ind w:right="141"/>
        <w:rPr>
          <w:rFonts w:ascii="Calibri" w:hAnsi="Calibri" w:cs="Calibri"/>
          <w:iCs/>
          <w:sz w:val="20"/>
          <w:szCs w:val="20"/>
          <w:lang w:val="uk-UA"/>
        </w:rPr>
      </w:pPr>
      <w:r>
        <w:rPr>
          <w:rFonts w:ascii="Calibri" w:hAnsi="Calibri" w:cs="Calibri"/>
          <w:iCs/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</w:t>
      </w:r>
      <w:r w:rsidR="00446571" w:rsidRPr="00446571">
        <w:rPr>
          <w:rFonts w:ascii="Calibri" w:hAnsi="Calibri" w:cs="Calibri"/>
          <w:iCs/>
          <w:sz w:val="20"/>
          <w:szCs w:val="20"/>
          <w:lang w:val="uk-UA"/>
        </w:rPr>
        <w:t xml:space="preserve">__________   </w:t>
      </w:r>
      <w:r w:rsidR="007E5E07">
        <w:rPr>
          <w:rFonts w:ascii="Calibri" w:hAnsi="Calibri" w:cs="Calibri"/>
          <w:iCs/>
          <w:sz w:val="20"/>
          <w:szCs w:val="20"/>
          <w:lang w:val="uk-UA"/>
        </w:rPr>
        <w:t>С.М. Васильєв</w:t>
      </w:r>
    </w:p>
    <w:p w14:paraId="646CEF3B" w14:textId="77777777" w:rsidR="00F719D5" w:rsidRPr="00CC47BB" w:rsidRDefault="00F719D5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422298E1" w14:textId="77777777" w:rsidR="00F719D5" w:rsidRPr="00CC47BB" w:rsidRDefault="00F719D5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444FBF89" w14:textId="77777777" w:rsidR="00B7725C" w:rsidRPr="00CC47BB" w:rsidRDefault="00B7725C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4273D5C4" w14:textId="472CA5FE" w:rsidR="00B7725C" w:rsidRDefault="00B7725C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16E8CF0D" w14:textId="77777777" w:rsidR="00CB5269" w:rsidRPr="00CC47BB" w:rsidRDefault="00CB5269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70DCA8BA" w14:textId="77777777" w:rsidR="00F719D5" w:rsidRPr="00CC47BB" w:rsidRDefault="00F719D5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5C41D052" w14:textId="77777777" w:rsidR="00F719D5" w:rsidRPr="00CC47BB" w:rsidRDefault="00F719D5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6F20A617" w14:textId="0CBA5B7E" w:rsidR="009E1F8E" w:rsidRPr="00EE2E83" w:rsidRDefault="001B60C9" w:rsidP="00EE2E83">
      <w:pPr>
        <w:pStyle w:val="1"/>
        <w:rPr>
          <w:rFonts w:ascii="Calibri" w:hAnsi="Calibri"/>
          <w:b w:val="0"/>
          <w:sz w:val="36"/>
          <w:szCs w:val="36"/>
          <w:lang w:val="uk-UA"/>
        </w:rPr>
      </w:pPr>
      <w:r>
        <w:rPr>
          <w:rFonts w:ascii="Calibri" w:hAnsi="Calibri"/>
          <w:b w:val="0"/>
          <w:sz w:val="36"/>
          <w:szCs w:val="36"/>
          <w:lang w:val="uk-UA"/>
        </w:rPr>
        <w:t xml:space="preserve">                                      </w:t>
      </w:r>
      <w:r w:rsidR="00FF2D4B">
        <w:rPr>
          <w:rFonts w:ascii="Calibri" w:hAnsi="Calibri"/>
          <w:b w:val="0"/>
          <w:sz w:val="36"/>
          <w:szCs w:val="36"/>
          <w:lang w:val="uk-UA"/>
        </w:rPr>
        <w:t xml:space="preserve">   </w:t>
      </w:r>
      <w:r w:rsidR="00EE2E83">
        <w:rPr>
          <w:rFonts w:ascii="Calibri" w:hAnsi="Calibri"/>
          <w:b w:val="0"/>
          <w:sz w:val="36"/>
          <w:szCs w:val="36"/>
          <w:lang w:val="uk-UA"/>
        </w:rPr>
        <w:t>ТЕХНІЧНЕ</w:t>
      </w:r>
      <w:r>
        <w:rPr>
          <w:rFonts w:ascii="Calibri" w:hAnsi="Calibri"/>
          <w:b w:val="0"/>
          <w:sz w:val="36"/>
          <w:szCs w:val="36"/>
          <w:lang w:val="uk-UA"/>
        </w:rPr>
        <w:t xml:space="preserve"> </w:t>
      </w:r>
      <w:r w:rsidR="0039704B" w:rsidRPr="00CC47BB">
        <w:rPr>
          <w:rFonts w:ascii="Calibri" w:hAnsi="Calibri"/>
          <w:b w:val="0"/>
          <w:sz w:val="36"/>
          <w:szCs w:val="36"/>
          <w:lang w:val="uk-UA"/>
        </w:rPr>
        <w:t xml:space="preserve"> ЗАВДАННЯ</w:t>
      </w:r>
    </w:p>
    <w:p w14:paraId="4E147F41" w14:textId="77777777" w:rsidR="001601ED" w:rsidRPr="001601ED" w:rsidRDefault="001601ED" w:rsidP="001601ED">
      <w:pPr>
        <w:tabs>
          <w:tab w:val="left" w:pos="426"/>
        </w:tabs>
        <w:ind w:right="141"/>
        <w:jc w:val="center"/>
        <w:rPr>
          <w:rFonts w:ascii="Calibri" w:hAnsi="Calibri" w:cs="Calibri"/>
          <w:b/>
          <w:i/>
          <w:iCs/>
          <w:sz w:val="20"/>
          <w:szCs w:val="20"/>
          <w:lang w:val="uk-UA"/>
        </w:rPr>
      </w:pPr>
    </w:p>
    <w:p w14:paraId="696CFB13" w14:textId="7C3D0A5F" w:rsidR="00B7725C" w:rsidRPr="00AD2B84" w:rsidRDefault="006A64BB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</w:rPr>
      </w:pPr>
      <w:r>
        <w:rPr>
          <w:rFonts w:ascii="Calibri" w:hAnsi="Calibri"/>
          <w:b/>
          <w:i w:val="0"/>
          <w:iCs/>
          <w:sz w:val="22"/>
          <w:szCs w:val="22"/>
          <w:lang w:val="uk-UA"/>
        </w:rPr>
        <w:t>На «</w:t>
      </w:r>
      <w:r w:rsidR="00321F71">
        <w:rPr>
          <w:rFonts w:ascii="Calibri" w:hAnsi="Calibri"/>
          <w:b/>
          <w:i w:val="0"/>
          <w:iCs/>
          <w:sz w:val="22"/>
          <w:szCs w:val="22"/>
          <w:lang w:val="uk-UA"/>
        </w:rPr>
        <w:t>Д</w:t>
      </w:r>
      <w:r w:rsidR="007E5E07">
        <w:rPr>
          <w:rFonts w:ascii="Calibri" w:hAnsi="Calibri"/>
          <w:b/>
          <w:i w:val="0"/>
          <w:iCs/>
          <w:sz w:val="22"/>
          <w:szCs w:val="22"/>
          <w:lang w:val="uk-UA"/>
        </w:rPr>
        <w:t xml:space="preserve">емонтаж існуючого </w:t>
      </w:r>
      <w:r w:rsidR="007E5E07" w:rsidRPr="007E5E07">
        <w:rPr>
          <w:rFonts w:ascii="Calibri" w:hAnsi="Calibri"/>
          <w:b/>
          <w:i w:val="0"/>
          <w:iCs/>
          <w:sz w:val="22"/>
          <w:szCs w:val="22"/>
          <w:lang w:val="uk-UA"/>
        </w:rPr>
        <w:t>випарн</w:t>
      </w:r>
      <w:r w:rsidR="007E5E07">
        <w:rPr>
          <w:rFonts w:ascii="Calibri" w:hAnsi="Calibri"/>
          <w:b/>
          <w:i w:val="0"/>
          <w:iCs/>
          <w:sz w:val="22"/>
          <w:szCs w:val="22"/>
          <w:lang w:val="uk-UA"/>
        </w:rPr>
        <w:t>ого</w:t>
      </w:r>
      <w:r w:rsidR="007E5E07" w:rsidRPr="007E5E07">
        <w:rPr>
          <w:rFonts w:ascii="Calibri" w:hAnsi="Calibri"/>
          <w:b/>
          <w:i w:val="0"/>
          <w:iCs/>
          <w:sz w:val="22"/>
          <w:szCs w:val="22"/>
          <w:lang w:val="uk-UA"/>
        </w:rPr>
        <w:t xml:space="preserve"> конденсатор</w:t>
      </w:r>
      <w:r w:rsidR="007E5E07">
        <w:rPr>
          <w:rFonts w:ascii="Calibri" w:hAnsi="Calibri"/>
          <w:b/>
          <w:i w:val="0"/>
          <w:iCs/>
          <w:sz w:val="22"/>
          <w:szCs w:val="22"/>
          <w:lang w:val="uk-UA"/>
        </w:rPr>
        <w:t>у, поставку та монтаж нового</w:t>
      </w:r>
      <w:r w:rsidRPr="00CC47BB">
        <w:rPr>
          <w:rFonts w:ascii="Calibri" w:hAnsi="Calibri"/>
          <w:b/>
          <w:i w:val="0"/>
          <w:iCs/>
          <w:sz w:val="22"/>
          <w:szCs w:val="22"/>
          <w:lang w:val="uk-UA"/>
        </w:rPr>
        <w:t>»</w:t>
      </w:r>
    </w:p>
    <w:p w14:paraId="79C40E66" w14:textId="71695A16" w:rsidR="00CB5269" w:rsidRDefault="00CB5269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71B1E1B8" w14:textId="502D470E" w:rsidR="00CB5269" w:rsidRDefault="00CB5269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740BBD9F" w14:textId="01767F4A" w:rsidR="00CB5269" w:rsidRDefault="00CB5269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39FDFD8B" w14:textId="5FF49829" w:rsidR="00CB5269" w:rsidRDefault="00CB5269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457E39F5" w14:textId="16823669" w:rsidR="00CB5269" w:rsidRDefault="00CB5269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1C6E1BC9" w14:textId="77777777" w:rsidR="00CB5269" w:rsidRPr="00CC47BB" w:rsidRDefault="00CB5269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14E8E6A7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45E54F43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091E98D5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75D9CE89" w14:textId="77777777" w:rsidR="00CC47BB" w:rsidRPr="00CC47BB" w:rsidRDefault="00CC47BB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3FD54F96" w14:textId="77777777" w:rsidR="00CC47BB" w:rsidRDefault="00CC47BB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755B0408" w14:textId="77777777" w:rsidR="007B2317" w:rsidRDefault="007B2317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3FB69F3E" w14:textId="77777777" w:rsidR="007B2317" w:rsidRDefault="007B2317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5C07DC92" w14:textId="77777777" w:rsidR="007B2317" w:rsidRDefault="007B2317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34A5BF15" w14:textId="77777777" w:rsidR="007B2317" w:rsidRPr="00CC47BB" w:rsidRDefault="007B2317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55A04DA3" w14:textId="77777777" w:rsidR="00CC47BB" w:rsidRPr="00CC47BB" w:rsidRDefault="00CC47BB" w:rsidP="00CC47BB">
      <w:pPr>
        <w:pStyle w:val="Twordnormal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01CF4B39" w14:textId="77777777" w:rsidR="00CC47BB" w:rsidRPr="00CC47BB" w:rsidRDefault="00CC47BB" w:rsidP="00CC47BB">
      <w:pPr>
        <w:pStyle w:val="Twordnormal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0885777E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0345CF95" w14:textId="77777777" w:rsidR="0035312F" w:rsidRDefault="0035312F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28393115" w14:textId="77777777" w:rsidR="000E14BE" w:rsidRPr="00CC47BB" w:rsidRDefault="000E14BE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351CB26D" w14:textId="25C294C4" w:rsidR="00A01018" w:rsidRDefault="00EB1201" w:rsidP="00A01018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  <w:r w:rsidRPr="00B80198">
        <w:rPr>
          <w:rFonts w:ascii="Calibri" w:hAnsi="Calibri"/>
          <w:i w:val="0"/>
          <w:iCs/>
          <w:sz w:val="22"/>
          <w:szCs w:val="22"/>
          <w:lang w:val="uk-UA"/>
        </w:rPr>
        <w:t>м.</w:t>
      </w:r>
      <w:r w:rsidR="00277A75" w:rsidRPr="00B80198">
        <w:rPr>
          <w:rFonts w:ascii="Calibri" w:hAnsi="Calibri"/>
          <w:i w:val="0"/>
          <w:iCs/>
          <w:sz w:val="22"/>
          <w:szCs w:val="22"/>
          <w:lang w:val="uk-UA"/>
        </w:rPr>
        <w:t xml:space="preserve"> Запоріжжя– 20</w:t>
      </w:r>
      <w:r w:rsidR="00EE2E83">
        <w:rPr>
          <w:rFonts w:ascii="Calibri" w:hAnsi="Calibri"/>
          <w:i w:val="0"/>
          <w:iCs/>
          <w:sz w:val="22"/>
          <w:szCs w:val="22"/>
          <w:lang w:val="uk-UA"/>
        </w:rPr>
        <w:t>2</w:t>
      </w:r>
      <w:r w:rsidR="007E5E07">
        <w:rPr>
          <w:rFonts w:ascii="Calibri" w:hAnsi="Calibri"/>
          <w:i w:val="0"/>
          <w:iCs/>
          <w:sz w:val="22"/>
          <w:szCs w:val="22"/>
          <w:lang w:val="uk-UA"/>
        </w:rPr>
        <w:t>4</w:t>
      </w:r>
    </w:p>
    <w:p w14:paraId="28F5C13D" w14:textId="77777777" w:rsidR="007B2317" w:rsidRDefault="007B2317" w:rsidP="00A01018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4F9D0948" w14:textId="60B868A1" w:rsidR="00B11A72" w:rsidRDefault="002C4DD5" w:rsidP="002C4DD5">
      <w:pPr>
        <w:outlineLvl w:val="0"/>
        <w:rPr>
          <w:rStyle w:val="af5"/>
          <w:rFonts w:ascii="Times New Roman" w:hAnsi="Times New Roman"/>
          <w:sz w:val="28"/>
          <w:szCs w:val="28"/>
          <w:lang w:val="uk-UA" w:eastAsia="en-US"/>
        </w:rPr>
      </w:pPr>
      <w:r>
        <w:rPr>
          <w:rStyle w:val="af0"/>
          <w:rFonts w:ascii="Calibri" w:hAnsi="Calibri"/>
          <w:sz w:val="22"/>
          <w:szCs w:val="22"/>
          <w:lang w:val="uk-UA" w:eastAsia="en-US"/>
        </w:rPr>
        <w:lastRenderedPageBreak/>
        <w:t xml:space="preserve">                                                                           </w:t>
      </w:r>
      <w:r w:rsidR="00B11A72" w:rsidRPr="00F734F5">
        <w:rPr>
          <w:rStyle w:val="af5"/>
          <w:rFonts w:ascii="Calibri" w:hAnsi="Calibri"/>
          <w:sz w:val="28"/>
          <w:szCs w:val="28"/>
          <w:lang w:val="uk-UA" w:eastAsia="en-US"/>
        </w:rPr>
        <w:t>Загальні відомості.</w:t>
      </w:r>
    </w:p>
    <w:p w14:paraId="5679EF97" w14:textId="77777777" w:rsidR="00B11A72" w:rsidRDefault="00B11A72" w:rsidP="00B11A72">
      <w:pPr>
        <w:spacing w:line="360" w:lineRule="auto"/>
        <w:ind w:left="1494"/>
        <w:outlineLvl w:val="0"/>
        <w:rPr>
          <w:rStyle w:val="af5"/>
          <w:rFonts w:ascii="Times New Roman" w:hAnsi="Times New Roman"/>
          <w:sz w:val="28"/>
          <w:szCs w:val="28"/>
          <w:lang w:val="uk-UA" w:eastAsia="en-US"/>
        </w:rPr>
      </w:pPr>
    </w:p>
    <w:p w14:paraId="1EE944EE" w14:textId="77777777" w:rsidR="00B11A72" w:rsidRPr="00F366E4" w:rsidRDefault="00B11A72" w:rsidP="00B11A72">
      <w:pPr>
        <w:pStyle w:val="Twordnormal"/>
        <w:widowControl w:val="0"/>
        <w:numPr>
          <w:ilvl w:val="0"/>
          <w:numId w:val="19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 w:rsidRPr="00F366E4">
        <w:rPr>
          <w:rFonts w:ascii="Times New Roman" w:hAnsi="Times New Roman"/>
          <w:i w:val="0"/>
          <w:iCs/>
          <w:sz w:val="24"/>
        </w:rPr>
        <w:t xml:space="preserve">Область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застосування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>.</w:t>
      </w:r>
    </w:p>
    <w:p w14:paraId="76062677" w14:textId="0FF90D57" w:rsidR="00B11A72" w:rsidRPr="00F366E4" w:rsidRDefault="00B11A72" w:rsidP="00B11A72">
      <w:pPr>
        <w:pStyle w:val="Twordnormal"/>
        <w:widowControl w:val="0"/>
        <w:numPr>
          <w:ilvl w:val="0"/>
          <w:numId w:val="19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 w:rsidRPr="00F366E4">
        <w:rPr>
          <w:rFonts w:ascii="Times New Roman" w:hAnsi="Times New Roman"/>
          <w:i w:val="0"/>
          <w:iCs/>
          <w:sz w:val="24"/>
        </w:rPr>
        <w:t xml:space="preserve">Дане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технічне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завдання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містить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осно</w:t>
      </w:r>
      <w:r>
        <w:rPr>
          <w:rFonts w:ascii="Times New Roman" w:hAnsi="Times New Roman"/>
          <w:i w:val="0"/>
          <w:iCs/>
          <w:sz w:val="24"/>
        </w:rPr>
        <w:t>вні</w:t>
      </w:r>
      <w:proofErr w:type="spellEnd"/>
      <w:r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>
        <w:rPr>
          <w:rFonts w:ascii="Times New Roman" w:hAnsi="Times New Roman"/>
          <w:i w:val="0"/>
          <w:iCs/>
          <w:sz w:val="24"/>
        </w:rPr>
        <w:t>вимоги</w:t>
      </w:r>
      <w:proofErr w:type="spellEnd"/>
      <w:r>
        <w:rPr>
          <w:rFonts w:ascii="Times New Roman" w:hAnsi="Times New Roman"/>
          <w:i w:val="0"/>
          <w:iCs/>
          <w:sz w:val="24"/>
        </w:rPr>
        <w:t xml:space="preserve"> до </w:t>
      </w:r>
      <w:proofErr w:type="spellStart"/>
      <w:r w:rsidRPr="00B11A72">
        <w:rPr>
          <w:rFonts w:ascii="Times New Roman" w:hAnsi="Times New Roman"/>
          <w:i w:val="0"/>
          <w:iCs/>
          <w:sz w:val="24"/>
        </w:rPr>
        <w:t>переміщен</w:t>
      </w:r>
      <w:proofErr w:type="spellEnd"/>
      <w:r w:rsidR="003701BE">
        <w:rPr>
          <w:rFonts w:ascii="Times New Roman" w:hAnsi="Times New Roman"/>
          <w:i w:val="0"/>
          <w:iCs/>
          <w:sz w:val="24"/>
          <w:lang w:val="uk-UA"/>
        </w:rPr>
        <w:t>я</w:t>
      </w:r>
      <w:r w:rsidRPr="00B11A72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B11A72">
        <w:rPr>
          <w:rFonts w:ascii="Times New Roman" w:hAnsi="Times New Roman"/>
          <w:i w:val="0"/>
          <w:iCs/>
          <w:sz w:val="24"/>
        </w:rPr>
        <w:t>повітряного</w:t>
      </w:r>
      <w:proofErr w:type="spellEnd"/>
      <w:r w:rsidRPr="00B11A72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B11A72">
        <w:rPr>
          <w:rFonts w:ascii="Times New Roman" w:hAnsi="Times New Roman"/>
          <w:i w:val="0"/>
          <w:iCs/>
          <w:sz w:val="24"/>
        </w:rPr>
        <w:t>газифікатора</w:t>
      </w:r>
      <w:proofErr w:type="spellEnd"/>
      <w:r w:rsidRPr="00B11A72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B11A72">
        <w:rPr>
          <w:rFonts w:ascii="Times New Roman" w:hAnsi="Times New Roman"/>
          <w:i w:val="0"/>
          <w:iCs/>
          <w:sz w:val="24"/>
        </w:rPr>
        <w:t>вуглекислоти</w:t>
      </w:r>
      <w:proofErr w:type="spellEnd"/>
      <w:r>
        <w:rPr>
          <w:rFonts w:ascii="Times New Roman" w:hAnsi="Times New Roman"/>
          <w:i w:val="0"/>
          <w:iCs/>
          <w:sz w:val="24"/>
        </w:rPr>
        <w:t xml:space="preserve"> на </w:t>
      </w:r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r>
        <w:rPr>
          <w:rFonts w:ascii="Times New Roman" w:hAnsi="Times New Roman"/>
          <w:i w:val="0"/>
          <w:iCs/>
          <w:sz w:val="24"/>
        </w:rPr>
        <w:t xml:space="preserve"> П</w:t>
      </w:r>
      <w:r>
        <w:rPr>
          <w:rFonts w:ascii="Times New Roman" w:hAnsi="Times New Roman"/>
          <w:i w:val="0"/>
          <w:iCs/>
          <w:sz w:val="24"/>
          <w:lang w:val="uk-UA"/>
        </w:rPr>
        <w:t>р</w:t>
      </w:r>
      <w:r>
        <w:rPr>
          <w:rFonts w:ascii="Times New Roman" w:hAnsi="Times New Roman"/>
          <w:i w:val="0"/>
          <w:iCs/>
          <w:sz w:val="24"/>
        </w:rPr>
        <w:t xml:space="preserve">АТ «Карлсберг </w:t>
      </w:r>
      <w:proofErr w:type="spellStart"/>
      <w:r>
        <w:rPr>
          <w:rFonts w:ascii="Times New Roman" w:hAnsi="Times New Roman"/>
          <w:i w:val="0"/>
          <w:iCs/>
          <w:sz w:val="24"/>
        </w:rPr>
        <w:t>Україна</w:t>
      </w:r>
      <w:proofErr w:type="spellEnd"/>
      <w:r>
        <w:rPr>
          <w:rFonts w:ascii="Times New Roman" w:hAnsi="Times New Roman"/>
          <w:i w:val="0"/>
          <w:iCs/>
          <w:sz w:val="24"/>
        </w:rPr>
        <w:t>» м. З</w:t>
      </w:r>
      <w:proofErr w:type="spellStart"/>
      <w:r>
        <w:rPr>
          <w:rFonts w:ascii="Times New Roman" w:hAnsi="Times New Roman"/>
          <w:i w:val="0"/>
          <w:iCs/>
          <w:sz w:val="24"/>
          <w:lang w:val="uk-UA"/>
        </w:rPr>
        <w:t>апоріжжя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>.</w:t>
      </w:r>
    </w:p>
    <w:p w14:paraId="64FE926C" w14:textId="77777777" w:rsidR="00B11A72" w:rsidRPr="00F366E4" w:rsidRDefault="00B11A72" w:rsidP="00B11A72">
      <w:pPr>
        <w:pStyle w:val="Twordnormal"/>
        <w:widowControl w:val="0"/>
        <w:numPr>
          <w:ilvl w:val="0"/>
          <w:numId w:val="19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proofErr w:type="spellStart"/>
      <w:r w:rsidRPr="00F366E4">
        <w:rPr>
          <w:rFonts w:ascii="Times New Roman" w:hAnsi="Times New Roman"/>
          <w:i w:val="0"/>
          <w:iCs/>
          <w:sz w:val="24"/>
        </w:rPr>
        <w:t>Найменування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та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адреси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підприємства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–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ПІДРЯДНИКа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визначається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за результатами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вибору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підрядної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організації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на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тендерній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основі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>.</w:t>
      </w:r>
    </w:p>
    <w:p w14:paraId="1544285B" w14:textId="77777777" w:rsidR="00B11A72" w:rsidRPr="00F366E4" w:rsidRDefault="00B11A72" w:rsidP="00B11A72">
      <w:pPr>
        <w:pStyle w:val="Twordnormal"/>
        <w:widowControl w:val="0"/>
        <w:numPr>
          <w:ilvl w:val="0"/>
          <w:numId w:val="19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proofErr w:type="spellStart"/>
      <w:r w:rsidRPr="00F366E4">
        <w:rPr>
          <w:rFonts w:ascii="Times New Roman" w:hAnsi="Times New Roman"/>
          <w:i w:val="0"/>
          <w:iCs/>
          <w:sz w:val="24"/>
        </w:rPr>
        <w:t>Найменування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та адресу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підприємства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- ЗАМОВНИКА</w:t>
      </w:r>
      <w:r w:rsidRPr="00F366E4">
        <w:rPr>
          <w:rFonts w:ascii="Times New Roman" w:hAnsi="Times New Roman"/>
          <w:i w:val="0"/>
          <w:iCs/>
          <w:sz w:val="24"/>
        </w:rPr>
        <w:br/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Підприємство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- ЗАМОВНИК: ПРИВАТНЕ АКЦІОНЕРНЕ ТОВАРИСТВО «КАРЛСБЕРГ УКРАЇНА» 03026, УКРАЇНА,</w:t>
      </w:r>
      <w:r>
        <w:rPr>
          <w:rFonts w:ascii="Times New Roman" w:hAnsi="Times New Roman"/>
          <w:i w:val="0"/>
          <w:iCs/>
          <w:sz w:val="24"/>
        </w:rPr>
        <w:t xml:space="preserve"> м. З</w:t>
      </w:r>
      <w:proofErr w:type="spellStart"/>
      <w:r>
        <w:rPr>
          <w:rFonts w:ascii="Times New Roman" w:hAnsi="Times New Roman"/>
          <w:i w:val="0"/>
          <w:iCs/>
          <w:sz w:val="24"/>
          <w:lang w:val="uk-UA"/>
        </w:rPr>
        <w:t>апоріжжя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,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вул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. </w:t>
      </w:r>
      <w:r>
        <w:rPr>
          <w:rFonts w:ascii="Times New Roman" w:hAnsi="Times New Roman"/>
          <w:i w:val="0"/>
          <w:iCs/>
          <w:sz w:val="24"/>
          <w:lang w:val="uk-UA"/>
        </w:rPr>
        <w:t>Василя Стуса</w:t>
      </w:r>
      <w:r>
        <w:rPr>
          <w:rFonts w:ascii="Times New Roman" w:hAnsi="Times New Roman"/>
          <w:i w:val="0"/>
          <w:iCs/>
          <w:sz w:val="24"/>
        </w:rPr>
        <w:t>, 6</w:t>
      </w:r>
      <w:r w:rsidRPr="00F366E4">
        <w:rPr>
          <w:rFonts w:ascii="Times New Roman" w:hAnsi="Times New Roman"/>
          <w:i w:val="0"/>
          <w:iCs/>
          <w:sz w:val="24"/>
        </w:rPr>
        <w:t>.</w:t>
      </w:r>
    </w:p>
    <w:p w14:paraId="72CCECD8" w14:textId="77777777" w:rsidR="00B11A72" w:rsidRPr="00F366E4" w:rsidRDefault="00B11A72" w:rsidP="00B11A72">
      <w:pPr>
        <w:pStyle w:val="Twordnormal"/>
        <w:widowControl w:val="0"/>
        <w:numPr>
          <w:ilvl w:val="0"/>
          <w:numId w:val="19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proofErr w:type="spellStart"/>
      <w:r w:rsidRPr="00F366E4">
        <w:rPr>
          <w:rFonts w:ascii="Times New Roman" w:hAnsi="Times New Roman"/>
          <w:i w:val="0"/>
          <w:iCs/>
          <w:sz w:val="24"/>
        </w:rPr>
        <w:t>Об’єми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та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термін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виконання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робіт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погоджується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замовником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>.</w:t>
      </w:r>
    </w:p>
    <w:p w14:paraId="34BA6CA2" w14:textId="77777777" w:rsidR="00B11A72" w:rsidRDefault="00B11A72" w:rsidP="00B11A72">
      <w:pPr>
        <w:pStyle w:val="Twordnormal"/>
        <w:widowControl w:val="0"/>
        <w:numPr>
          <w:ilvl w:val="0"/>
          <w:numId w:val="19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bookmarkStart w:id="0" w:name="_Hlk53665277"/>
      <w:r w:rsidRPr="00F366E4">
        <w:rPr>
          <w:rFonts w:ascii="Times New Roman" w:hAnsi="Times New Roman"/>
          <w:i w:val="0"/>
          <w:iCs/>
          <w:sz w:val="24"/>
        </w:rPr>
        <w:t>ПІДРЯДНИК</w:t>
      </w:r>
      <w:bookmarkEnd w:id="0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має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надати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необхідні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документи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,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що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засвідчують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його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кваліфікацію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до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проведення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зазначених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робіт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(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дозвіл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,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ліцензія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 xml:space="preserve"> та </w:t>
      </w:r>
      <w:proofErr w:type="spellStart"/>
      <w:r w:rsidRPr="00F366E4">
        <w:rPr>
          <w:rFonts w:ascii="Times New Roman" w:hAnsi="Times New Roman"/>
          <w:i w:val="0"/>
          <w:iCs/>
          <w:sz w:val="24"/>
        </w:rPr>
        <w:t>інше</w:t>
      </w:r>
      <w:proofErr w:type="spellEnd"/>
      <w:r w:rsidRPr="00F366E4">
        <w:rPr>
          <w:rFonts w:ascii="Times New Roman" w:hAnsi="Times New Roman"/>
          <w:i w:val="0"/>
          <w:iCs/>
          <w:sz w:val="24"/>
        </w:rPr>
        <w:t>)</w:t>
      </w:r>
    </w:p>
    <w:p w14:paraId="329CC110" w14:textId="77777777" w:rsidR="00B11A72" w:rsidRDefault="00B11A72" w:rsidP="00B11A72">
      <w:pPr>
        <w:pStyle w:val="Twordnormal"/>
        <w:widowControl w:val="0"/>
        <w:spacing w:line="360" w:lineRule="auto"/>
        <w:ind w:left="708" w:firstLine="852"/>
        <w:jc w:val="left"/>
        <w:rPr>
          <w:rFonts w:ascii="Times New Roman" w:hAnsi="Times New Roman"/>
          <w:i w:val="0"/>
          <w:iCs/>
          <w:sz w:val="24"/>
          <w:lang w:val="uk-UA"/>
        </w:rPr>
      </w:pPr>
    </w:p>
    <w:p w14:paraId="150634EB" w14:textId="2C9A32D4" w:rsidR="00B11A72" w:rsidRPr="00870196" w:rsidRDefault="00B11A72" w:rsidP="00B11A72">
      <w:pPr>
        <w:pStyle w:val="Twordnormal"/>
        <w:widowControl w:val="0"/>
        <w:spacing w:line="360" w:lineRule="auto"/>
        <w:ind w:left="708" w:firstLine="852"/>
        <w:jc w:val="left"/>
        <w:rPr>
          <w:rFonts w:ascii="Times New Roman" w:eastAsia="Calibri" w:hAnsi="Times New Roman"/>
          <w:b/>
          <w:i w:val="0"/>
          <w:iCs/>
          <w:sz w:val="24"/>
          <w:lang w:val="uk-UA" w:eastAsia="en-US"/>
        </w:rPr>
      </w:pPr>
      <w:r w:rsidRPr="00870196">
        <w:rPr>
          <w:rFonts w:ascii="Times New Roman" w:eastAsia="Calibri" w:hAnsi="Times New Roman"/>
          <w:b/>
          <w:i w:val="0"/>
          <w:iCs/>
          <w:sz w:val="24"/>
          <w:lang w:val="uk-UA" w:eastAsia="en-US"/>
        </w:rPr>
        <w:t>Опис існуючої проблеми</w:t>
      </w:r>
    </w:p>
    <w:p w14:paraId="6A4966C0" w14:textId="7046CC1A" w:rsidR="00B11A72" w:rsidRPr="00856CF0" w:rsidRDefault="007E5E07" w:rsidP="00856CF0">
      <w:pPr>
        <w:spacing w:line="360" w:lineRule="auto"/>
        <w:ind w:left="709" w:firstLine="425"/>
        <w:outlineLvl w:val="0"/>
        <w:rPr>
          <w:rStyle w:val="longtext"/>
          <w:rFonts w:eastAsia="Calibri"/>
          <w:bCs/>
          <w:iCs/>
          <w:lang w:val="uk-UA" w:eastAsia="en-US"/>
        </w:rPr>
      </w:pPr>
      <w:r>
        <w:rPr>
          <w:rFonts w:eastAsia="Calibri"/>
          <w:bCs/>
          <w:iCs/>
          <w:lang w:val="uk-UA" w:eastAsia="en-US"/>
        </w:rPr>
        <w:t xml:space="preserve">Існуючий </w:t>
      </w:r>
      <w:bookmarkStart w:id="1" w:name="_Hlk185419308"/>
      <w:r>
        <w:rPr>
          <w:rFonts w:eastAsia="Calibri"/>
          <w:bCs/>
          <w:iCs/>
          <w:lang w:val="uk-UA" w:eastAsia="en-US"/>
        </w:rPr>
        <w:t>випарний конденсатор</w:t>
      </w:r>
      <w:bookmarkEnd w:id="1"/>
      <w:r>
        <w:rPr>
          <w:rFonts w:eastAsia="Calibri"/>
          <w:bCs/>
          <w:iCs/>
          <w:lang w:val="uk-UA" w:eastAsia="en-US"/>
        </w:rPr>
        <w:t xml:space="preserve"> фірми </w:t>
      </w:r>
      <w:proofErr w:type="spellStart"/>
      <w:r>
        <w:rPr>
          <w:rFonts w:eastAsia="Calibri"/>
          <w:bCs/>
          <w:iCs/>
          <w:lang w:val="en-US" w:eastAsia="en-US"/>
        </w:rPr>
        <w:t>Evapco</w:t>
      </w:r>
      <w:proofErr w:type="spellEnd"/>
      <w:r w:rsidRPr="00B05155">
        <w:rPr>
          <w:rFonts w:eastAsia="Calibri"/>
          <w:bCs/>
          <w:iCs/>
          <w:lang w:val="uk-UA" w:eastAsia="en-US"/>
        </w:rPr>
        <w:t xml:space="preserve"> </w:t>
      </w:r>
      <w:r>
        <w:rPr>
          <w:rFonts w:eastAsia="Calibri"/>
          <w:bCs/>
          <w:iCs/>
          <w:lang w:val="en-US" w:eastAsia="en-US"/>
        </w:rPr>
        <w:t>LSCB</w:t>
      </w:r>
      <w:r w:rsidRPr="00B05155">
        <w:rPr>
          <w:rFonts w:eastAsia="Calibri"/>
          <w:bCs/>
          <w:iCs/>
          <w:lang w:val="uk-UA" w:eastAsia="en-US"/>
        </w:rPr>
        <w:t xml:space="preserve"> 720 </w:t>
      </w:r>
      <w:r>
        <w:rPr>
          <w:rFonts w:eastAsia="Calibri"/>
          <w:bCs/>
          <w:iCs/>
          <w:lang w:val="uk-UA" w:eastAsia="en-US"/>
        </w:rPr>
        <w:t>не придатний для подальшої експлуатації</w:t>
      </w:r>
      <w:r w:rsidR="00D177EF">
        <w:rPr>
          <w:rStyle w:val="longtext"/>
          <w:bCs/>
          <w:color w:val="222222"/>
          <w:lang w:val="uk-UA"/>
        </w:rPr>
        <w:t>.</w:t>
      </w:r>
    </w:p>
    <w:p w14:paraId="1CF7D468" w14:textId="77777777" w:rsidR="00B11A72" w:rsidRPr="00025EC4" w:rsidRDefault="00B11A72" w:rsidP="00B11A72">
      <w:pPr>
        <w:ind w:left="1134"/>
        <w:outlineLvl w:val="0"/>
        <w:rPr>
          <w:rStyle w:val="af5"/>
          <w:rFonts w:ascii="Calibri" w:hAnsi="Calibri"/>
          <w:sz w:val="22"/>
          <w:szCs w:val="22"/>
          <w:lang w:val="uk-UA"/>
        </w:rPr>
      </w:pPr>
    </w:p>
    <w:p w14:paraId="6A9C4889" w14:textId="244E9EAB" w:rsidR="00B11A72" w:rsidRDefault="000F40BC" w:rsidP="00E660A1">
      <w:pPr>
        <w:pStyle w:val="Twordnormal"/>
        <w:widowControl w:val="0"/>
        <w:ind w:left="1418" w:firstLine="0"/>
        <w:rPr>
          <w:rFonts w:ascii="Calibri" w:hAnsi="Calibri"/>
          <w:b/>
          <w:i w:val="0"/>
          <w:iCs/>
          <w:szCs w:val="28"/>
          <w:lang w:val="uk-UA"/>
        </w:rPr>
      </w:pPr>
      <w:r>
        <w:rPr>
          <w:rFonts w:ascii="Calibri" w:hAnsi="Calibri"/>
          <w:b/>
          <w:i w:val="0"/>
          <w:iCs/>
          <w:szCs w:val="28"/>
          <w:lang w:val="uk-UA"/>
        </w:rPr>
        <w:t xml:space="preserve">                                   </w:t>
      </w:r>
      <w:r w:rsidR="00B11A72" w:rsidRPr="002F2D08">
        <w:rPr>
          <w:rFonts w:ascii="Calibri" w:hAnsi="Calibri"/>
          <w:b/>
          <w:i w:val="0"/>
          <w:iCs/>
          <w:szCs w:val="28"/>
          <w:lang w:val="uk-UA"/>
        </w:rPr>
        <w:t>Техн</w:t>
      </w:r>
      <w:r w:rsidR="00B11A72">
        <w:rPr>
          <w:rFonts w:ascii="Calibri" w:hAnsi="Calibri"/>
          <w:b/>
          <w:i w:val="0"/>
          <w:iCs/>
          <w:szCs w:val="28"/>
          <w:lang w:val="uk-UA"/>
        </w:rPr>
        <w:t>і</w:t>
      </w:r>
      <w:r w:rsidR="00B11A72" w:rsidRPr="002F2D08">
        <w:rPr>
          <w:rFonts w:ascii="Calibri" w:hAnsi="Calibri"/>
          <w:b/>
          <w:i w:val="0"/>
          <w:iCs/>
          <w:szCs w:val="28"/>
          <w:lang w:val="uk-UA"/>
        </w:rPr>
        <w:t>ч</w:t>
      </w:r>
      <w:r w:rsidR="00B11A72">
        <w:rPr>
          <w:rFonts w:ascii="Calibri" w:hAnsi="Calibri"/>
          <w:b/>
          <w:i w:val="0"/>
          <w:iCs/>
          <w:szCs w:val="28"/>
          <w:lang w:val="uk-UA"/>
        </w:rPr>
        <w:t>н</w:t>
      </w:r>
      <w:r w:rsidR="00B11A72" w:rsidRPr="002F2D08">
        <w:rPr>
          <w:rFonts w:ascii="Calibri" w:hAnsi="Calibri"/>
          <w:b/>
          <w:i w:val="0"/>
          <w:iCs/>
          <w:szCs w:val="28"/>
          <w:lang w:val="uk-UA"/>
        </w:rPr>
        <w:t>е за</w:t>
      </w:r>
      <w:r w:rsidR="00B11A72">
        <w:rPr>
          <w:rFonts w:ascii="Calibri" w:hAnsi="Calibri"/>
          <w:b/>
          <w:i w:val="0"/>
          <w:iCs/>
          <w:szCs w:val="28"/>
          <w:lang w:val="uk-UA"/>
        </w:rPr>
        <w:t>в</w:t>
      </w:r>
      <w:r w:rsidR="00B11A72" w:rsidRPr="002F2D08">
        <w:rPr>
          <w:rFonts w:ascii="Calibri" w:hAnsi="Calibri"/>
          <w:b/>
          <w:i w:val="0"/>
          <w:iCs/>
          <w:szCs w:val="28"/>
          <w:lang w:val="uk-UA"/>
        </w:rPr>
        <w:t>дан</w:t>
      </w:r>
      <w:r w:rsidR="00B11A72">
        <w:rPr>
          <w:rFonts w:ascii="Calibri" w:hAnsi="Calibri"/>
          <w:b/>
          <w:i w:val="0"/>
          <w:iCs/>
          <w:szCs w:val="28"/>
          <w:lang w:val="uk-UA"/>
        </w:rPr>
        <w:t>ня</w:t>
      </w:r>
    </w:p>
    <w:p w14:paraId="089796CD" w14:textId="77777777" w:rsidR="00B11A72" w:rsidRPr="00870196" w:rsidRDefault="00B11A72" w:rsidP="00B11A72">
      <w:pPr>
        <w:pStyle w:val="Twordnormal"/>
        <w:widowControl w:val="0"/>
        <w:ind w:left="708" w:firstLine="1"/>
        <w:jc w:val="center"/>
        <w:rPr>
          <w:rFonts w:ascii="Calibri" w:hAnsi="Calibri"/>
          <w:bCs/>
          <w:i w:val="0"/>
          <w:szCs w:val="28"/>
          <w:lang w:val="uk-UA"/>
        </w:rPr>
      </w:pPr>
    </w:p>
    <w:p w14:paraId="6036A62E" w14:textId="00CDBC6A" w:rsidR="00E660A1" w:rsidRPr="00E660A1" w:rsidRDefault="00E660A1" w:rsidP="00E660A1">
      <w:pPr>
        <w:pStyle w:val="Twordnormal"/>
        <w:widowControl w:val="0"/>
        <w:numPr>
          <w:ilvl w:val="0"/>
          <w:numId w:val="36"/>
        </w:numPr>
        <w:spacing w:line="360" w:lineRule="auto"/>
        <w:jc w:val="left"/>
        <w:rPr>
          <w:rFonts w:ascii="Times New Roman" w:hAnsi="Times New Roman"/>
          <w:b/>
          <w:szCs w:val="28"/>
        </w:rPr>
      </w:pPr>
      <w:proofErr w:type="spellStart"/>
      <w:r w:rsidRPr="00E660A1">
        <w:rPr>
          <w:rFonts w:ascii="Times New Roman" w:hAnsi="Times New Roman"/>
          <w:b/>
          <w:szCs w:val="28"/>
        </w:rPr>
        <w:t>Вихідні</w:t>
      </w:r>
      <w:proofErr w:type="spellEnd"/>
      <w:r w:rsidRPr="00E660A1">
        <w:rPr>
          <w:rFonts w:ascii="Times New Roman" w:hAnsi="Times New Roman"/>
          <w:b/>
          <w:szCs w:val="28"/>
        </w:rPr>
        <w:t xml:space="preserve"> </w:t>
      </w:r>
      <w:proofErr w:type="spellStart"/>
      <w:r w:rsidRPr="00E660A1">
        <w:rPr>
          <w:rFonts w:ascii="Times New Roman" w:hAnsi="Times New Roman"/>
          <w:b/>
          <w:szCs w:val="28"/>
        </w:rPr>
        <w:t>дані</w:t>
      </w:r>
      <w:proofErr w:type="spellEnd"/>
      <w:r w:rsidRPr="00E660A1">
        <w:rPr>
          <w:rFonts w:ascii="Times New Roman" w:hAnsi="Times New Roman"/>
          <w:b/>
          <w:szCs w:val="28"/>
        </w:rPr>
        <w:t>:</w:t>
      </w:r>
    </w:p>
    <w:p w14:paraId="2B0141CE" w14:textId="77777777" w:rsidR="004A5F8C" w:rsidRPr="004A5F8C" w:rsidRDefault="004A5F8C" w:rsidP="004A5F8C">
      <w:pPr>
        <w:rPr>
          <w:b/>
          <w:i/>
          <w:iCs/>
          <w:sz w:val="28"/>
          <w:szCs w:val="28"/>
          <w:lang w:val="uk-UA"/>
        </w:rPr>
      </w:pPr>
    </w:p>
    <w:p w14:paraId="26A95CDA" w14:textId="6183F3F4" w:rsidR="002F2D08" w:rsidRDefault="00E660A1" w:rsidP="00E660A1">
      <w:pPr>
        <w:pStyle w:val="Twordnormal"/>
        <w:widowControl w:val="0"/>
        <w:numPr>
          <w:ilvl w:val="0"/>
          <w:numId w:val="39"/>
        </w:numPr>
        <w:spacing w:line="360" w:lineRule="auto"/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</w:pPr>
      <w:r w:rsidRPr="00E660A1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Необхідно </w:t>
      </w:r>
      <w:r w:rsidR="00A178F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виконати відключення </w:t>
      </w:r>
      <w:r w:rsidR="00A178F9" w:rsidRPr="00A178F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випарно</w:t>
      </w:r>
      <w:r w:rsidR="00A178F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го</w:t>
      </w:r>
      <w:r w:rsidR="00A178F9" w:rsidRPr="00A178F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конденсатор</w:t>
      </w:r>
      <w:r w:rsidR="00A178F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а від трубопроводів газоподібного аміаку та води. </w:t>
      </w:r>
    </w:p>
    <w:p w14:paraId="03F69CBF" w14:textId="5C43BB5D" w:rsidR="00E660A1" w:rsidRDefault="00A178F9" w:rsidP="00E660A1">
      <w:pPr>
        <w:pStyle w:val="Twordnormal"/>
        <w:widowControl w:val="0"/>
        <w:numPr>
          <w:ilvl w:val="0"/>
          <w:numId w:val="37"/>
        </w:numPr>
        <w:spacing w:line="360" w:lineRule="auto"/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</w:pP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Виконати демонтаж та від везти його на майданчик складування металобрухту</w:t>
      </w:r>
      <w:r w:rsidR="00E660A1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.</w:t>
      </w:r>
    </w:p>
    <w:p w14:paraId="0939310D" w14:textId="4118C9C4" w:rsidR="00A36341" w:rsidRDefault="00A178F9" w:rsidP="00E660A1">
      <w:pPr>
        <w:pStyle w:val="Twordnormal"/>
        <w:widowControl w:val="0"/>
        <w:numPr>
          <w:ilvl w:val="0"/>
          <w:numId w:val="37"/>
        </w:numPr>
        <w:spacing w:line="360" w:lineRule="auto"/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</w:pP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Виконати поставку нового випарного конденсатору</w:t>
      </w:r>
      <w:r w:rsidR="00E94F59" w:rsidRPr="00E94F59">
        <w:rPr>
          <w:rFonts w:ascii="Times New Roman" w:eastAsia="Calibri" w:hAnsi="Times New Roman"/>
          <w:bCs/>
          <w:i w:val="0"/>
          <w:iCs/>
          <w:sz w:val="24"/>
          <w:lang w:eastAsia="en-US"/>
        </w:rPr>
        <w:t xml:space="preserve"> </w:t>
      </w:r>
      <w:r w:rsidR="00E94F5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перегрітих парів аміаку</w:t>
      </w:r>
      <w:r w:rsidR="00985D45">
        <w:rPr>
          <w:lang w:val="uk-UA"/>
        </w:rPr>
        <w:t xml:space="preserve"> </w:t>
      </w:r>
      <w:proofErr w:type="spellStart"/>
      <w:r w:rsidR="00E94F59" w:rsidRPr="00E94F5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Evapco</w:t>
      </w:r>
      <w:proofErr w:type="spellEnd"/>
      <w:r w:rsidR="00E94F59" w:rsidRPr="00E94F5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LSC</w:t>
      </w:r>
      <w:r w:rsidR="00B05155">
        <w:rPr>
          <w:rFonts w:ascii="Times New Roman" w:eastAsia="Calibri" w:hAnsi="Times New Roman"/>
          <w:bCs/>
          <w:i w:val="0"/>
          <w:iCs/>
          <w:sz w:val="24"/>
          <w:lang w:val="en-US" w:eastAsia="en-US"/>
        </w:rPr>
        <w:t>B</w:t>
      </w:r>
      <w:r w:rsidR="00E94F59" w:rsidRPr="00E94F5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720</w:t>
      </w:r>
      <w:r w:rsidR="00E94F5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</w:t>
      </w:r>
    </w:p>
    <w:p w14:paraId="575B9D3A" w14:textId="54EB6950" w:rsidR="00B275A5" w:rsidRDefault="00B275A5" w:rsidP="00B275A5">
      <w:pPr>
        <w:pStyle w:val="Twordnormal"/>
        <w:widowControl w:val="0"/>
        <w:numPr>
          <w:ilvl w:val="0"/>
          <w:numId w:val="37"/>
        </w:numPr>
        <w:spacing w:line="360" w:lineRule="auto"/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</w:pP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Виконати монтаж та підключення нового випарного конденсатору до трубопроводів.</w:t>
      </w:r>
    </w:p>
    <w:p w14:paraId="740186BA" w14:textId="7F20BB3E" w:rsidR="00B275A5" w:rsidRPr="00B275A5" w:rsidRDefault="00B275A5" w:rsidP="00B275A5">
      <w:pPr>
        <w:pStyle w:val="Twordnormal"/>
        <w:widowControl w:val="0"/>
        <w:numPr>
          <w:ilvl w:val="0"/>
          <w:numId w:val="37"/>
        </w:numPr>
        <w:spacing w:line="360" w:lineRule="auto"/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</w:pP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Виконати</w:t>
      </w:r>
      <w:r w:rsidR="007B7A1D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</w:t>
      </w:r>
      <w:r w:rsidR="007B7A1D" w:rsidRPr="007B7A1D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експертн</w:t>
      </w:r>
      <w:r w:rsidR="007B7A1D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е обстеження та</w:t>
      </w: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</w:t>
      </w:r>
      <w:r w:rsidRPr="00B275A5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випробування</w:t>
      </w: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</w:t>
      </w:r>
      <w:bookmarkStart w:id="2" w:name="_Hlk185421493"/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випарного конденсатору та зварних швів згідно </w:t>
      </w:r>
      <w:bookmarkStart w:id="3" w:name="_Hlk185420761"/>
      <w:r w:rsidRPr="008465DD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НПАОП 29.23-1.04-90</w:t>
      </w: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«П</w:t>
      </w:r>
      <w:r w:rsidRPr="008465DD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равила будови та безпечної експлуатації аміачних холодильних установок</w:t>
      </w: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» та </w:t>
      </w:r>
      <w:r w:rsidRPr="007E0B0A">
        <w:rPr>
          <w:rStyle w:val="hps"/>
          <w:rFonts w:ascii="Times New Roman" w:hAnsi="Times New Roman"/>
          <w:i w:val="0"/>
          <w:sz w:val="24"/>
          <w:lang w:val="uk-UA"/>
        </w:rPr>
        <w:t xml:space="preserve">НПАОП 0.00-1.81-18 </w:t>
      </w: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«</w:t>
      </w:r>
      <w:r w:rsidRPr="00DB6B7F">
        <w:rPr>
          <w:rStyle w:val="hps"/>
          <w:rFonts w:ascii="Times New Roman" w:hAnsi="Times New Roman"/>
          <w:i w:val="0"/>
          <w:sz w:val="24"/>
          <w:lang w:val="uk-UA"/>
        </w:rPr>
        <w:t>ПРАВИЛА</w:t>
      </w:r>
      <w:r>
        <w:rPr>
          <w:rStyle w:val="hps"/>
          <w:rFonts w:ascii="Times New Roman" w:hAnsi="Times New Roman"/>
          <w:i w:val="0"/>
          <w:sz w:val="24"/>
          <w:lang w:val="uk-UA"/>
        </w:rPr>
        <w:t xml:space="preserve"> </w:t>
      </w:r>
      <w:r w:rsidRPr="00DB6B7F">
        <w:rPr>
          <w:rStyle w:val="hps"/>
          <w:rFonts w:ascii="Times New Roman" w:hAnsi="Times New Roman"/>
          <w:i w:val="0"/>
          <w:sz w:val="24"/>
          <w:lang w:val="uk-UA"/>
        </w:rPr>
        <w:t>охорони праці під час експлуатації обладнання, що працює під тиском»</w:t>
      </w:r>
      <w:r>
        <w:rPr>
          <w:rStyle w:val="hps"/>
          <w:rFonts w:ascii="Times New Roman" w:hAnsi="Times New Roman"/>
          <w:i w:val="0"/>
          <w:sz w:val="24"/>
          <w:lang w:val="uk-UA"/>
        </w:rPr>
        <w:t>.</w:t>
      </w:r>
      <w:bookmarkEnd w:id="3"/>
    </w:p>
    <w:bookmarkEnd w:id="2"/>
    <w:p w14:paraId="0B02932D" w14:textId="77777777" w:rsidR="007E6EDE" w:rsidRDefault="007E6EDE" w:rsidP="007E6EDE">
      <w:pPr>
        <w:pStyle w:val="Twordnormal"/>
        <w:widowControl w:val="0"/>
        <w:spacing w:line="360" w:lineRule="auto"/>
        <w:ind w:firstLine="0"/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</w:pPr>
    </w:p>
    <w:p w14:paraId="1C78FBF2" w14:textId="77777777" w:rsidR="00B275A5" w:rsidRDefault="00B275A5" w:rsidP="007E6EDE">
      <w:pPr>
        <w:pStyle w:val="Twordnormal"/>
        <w:widowControl w:val="0"/>
        <w:spacing w:line="360" w:lineRule="auto"/>
        <w:ind w:firstLine="0"/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</w:pPr>
    </w:p>
    <w:p w14:paraId="347F1D9C" w14:textId="77777777" w:rsidR="00B275A5" w:rsidRPr="008465DD" w:rsidRDefault="00B275A5" w:rsidP="007E6EDE">
      <w:pPr>
        <w:pStyle w:val="Twordnormal"/>
        <w:widowControl w:val="0"/>
        <w:spacing w:line="360" w:lineRule="auto"/>
        <w:ind w:firstLine="0"/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</w:pPr>
    </w:p>
    <w:p w14:paraId="13D1CB5D" w14:textId="6C3C8C85" w:rsidR="002F2D08" w:rsidRPr="00B275A5" w:rsidRDefault="00E660A1" w:rsidP="00B275A5">
      <w:pPr>
        <w:pStyle w:val="Twordnormal"/>
        <w:widowControl w:val="0"/>
        <w:numPr>
          <w:ilvl w:val="0"/>
          <w:numId w:val="39"/>
        </w:numPr>
        <w:spacing w:line="360" w:lineRule="auto"/>
        <w:ind w:left="1418" w:hanging="425"/>
        <w:jc w:val="left"/>
        <w:rPr>
          <w:rFonts w:ascii="Times New Roman" w:hAnsi="Times New Roman"/>
          <w:b/>
          <w:szCs w:val="28"/>
        </w:rPr>
      </w:pPr>
      <w:proofErr w:type="spellStart"/>
      <w:r w:rsidRPr="00540C2B">
        <w:rPr>
          <w:rFonts w:ascii="Times New Roman" w:hAnsi="Times New Roman"/>
          <w:b/>
          <w:szCs w:val="28"/>
        </w:rPr>
        <w:lastRenderedPageBreak/>
        <w:t>Механічна</w:t>
      </w:r>
      <w:proofErr w:type="spellEnd"/>
      <w:r w:rsidRPr="00540C2B">
        <w:rPr>
          <w:rFonts w:ascii="Times New Roman" w:hAnsi="Times New Roman"/>
          <w:b/>
          <w:szCs w:val="28"/>
        </w:rPr>
        <w:t xml:space="preserve"> </w:t>
      </w:r>
      <w:proofErr w:type="spellStart"/>
      <w:r w:rsidRPr="00540C2B">
        <w:rPr>
          <w:rFonts w:ascii="Times New Roman" w:hAnsi="Times New Roman"/>
          <w:b/>
          <w:szCs w:val="28"/>
        </w:rPr>
        <w:t>частина</w:t>
      </w:r>
      <w:proofErr w:type="spellEnd"/>
      <w:r w:rsidR="002F2D08" w:rsidRPr="00B275A5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</w:t>
      </w:r>
    </w:p>
    <w:p w14:paraId="102128F2" w14:textId="681FA537" w:rsidR="004A5F8C" w:rsidRPr="004A5F8C" w:rsidRDefault="00B275A5" w:rsidP="004A5F8C">
      <w:pPr>
        <w:pStyle w:val="Twordnormal"/>
        <w:widowControl w:val="0"/>
        <w:spacing w:line="360" w:lineRule="auto"/>
        <w:ind w:left="993" w:firstLine="0"/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</w:pP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1</w:t>
      </w:r>
      <w:r w:rsidR="004A5F8C" w:rsidRP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.</w:t>
      </w:r>
      <w:r w:rsid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</w:t>
      </w:r>
      <w:r w:rsidR="004A5F8C" w:rsidRP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При зварюванні</w:t>
      </w:r>
      <w:r w:rsid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трубопроводів </w:t>
      </w:r>
      <w:r w:rsidR="004A5F8C" w:rsidRP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використовувати </w:t>
      </w:r>
      <w:proofErr w:type="spellStart"/>
      <w:r w:rsidR="004A5F8C" w:rsidRP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аргонно</w:t>
      </w:r>
      <w:proofErr w:type="spellEnd"/>
      <w:r w:rsidR="004A5F8C" w:rsidRP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-дугову зварку. Роботи виконує зварювальник із діючим посвідченням. Зварювальні роботи виконати згідно діючих норм </w:t>
      </w:r>
      <w:r w:rsidR="00CC47F0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та</w:t>
      </w:r>
      <w:r w:rsidR="004A5F8C" w:rsidRP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правил</w:t>
      </w: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, а саме </w:t>
      </w:r>
      <w:r w:rsidRPr="00B275A5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НПАОП 29.23-1.04-90 «Правила будови та безпечної експлуатації аміачних холодильних установок» та НПАОП 0.00-1.81-18 «ПРАВИЛА охорони праці під час експлуатації обладнання, що працює під тиском».</w:t>
      </w:r>
    </w:p>
    <w:p w14:paraId="632C7E0A" w14:textId="4DA99DC9" w:rsidR="004A5F8C" w:rsidRPr="004A5F8C" w:rsidRDefault="00B275A5" w:rsidP="004A5F8C">
      <w:pPr>
        <w:pStyle w:val="Twordnormal"/>
        <w:widowControl w:val="0"/>
        <w:spacing w:line="360" w:lineRule="auto"/>
        <w:ind w:left="993" w:firstLine="0"/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</w:pP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2</w:t>
      </w:r>
      <w:r w:rsidR="004A5F8C" w:rsidRP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.</w:t>
      </w:r>
      <w:r w:rsid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</w:t>
      </w:r>
      <w:r w:rsidR="004A5F8C" w:rsidRP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Необхідно надати сертифікати якості та відповідності на зварювальні дроти, застосовані під час зварювання.</w:t>
      </w:r>
    </w:p>
    <w:p w14:paraId="3CEC3354" w14:textId="1EDD3DB5" w:rsidR="004A5F8C" w:rsidRPr="004A5F8C" w:rsidRDefault="00B275A5" w:rsidP="004A5F8C">
      <w:pPr>
        <w:pStyle w:val="Twordnormal"/>
        <w:widowControl w:val="0"/>
        <w:spacing w:line="360" w:lineRule="auto"/>
        <w:ind w:left="993" w:firstLine="0"/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</w:pP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3</w:t>
      </w:r>
      <w:r w:rsid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. </w:t>
      </w: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</w:t>
      </w:r>
      <w:r w:rsidR="004A5F8C" w:rsidRP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Кріплення трубопроводів та обладнання виконати таким чином, аби не порушувати несучі властивості існуючих елементів конструкції та обладнання.</w:t>
      </w:r>
    </w:p>
    <w:p w14:paraId="061A66B3" w14:textId="0BAE25B2" w:rsidR="004A5F8C" w:rsidRPr="004A5F8C" w:rsidRDefault="00B275A5" w:rsidP="00B275A5">
      <w:pPr>
        <w:pStyle w:val="Twordnormal"/>
        <w:widowControl w:val="0"/>
        <w:spacing w:line="360" w:lineRule="auto"/>
        <w:ind w:left="993" w:firstLine="0"/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</w:pP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4</w:t>
      </w:r>
      <w:r w:rsid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. </w:t>
      </w:r>
      <w:r w:rsidR="004A5F8C" w:rsidRP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До початку виконання робіт ВИКОНАВЕЦЬ має надати робочу документацію, паспорта, сертифікати на обладнання та матеріали</w:t>
      </w:r>
      <w:r w:rsidR="00B366B4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, </w:t>
      </w:r>
      <w:r w:rsidR="00B366B4" w:rsidRPr="00B366B4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які підтверджують можливість роботи з аміаком</w:t>
      </w:r>
      <w:r w:rsidR="00B366B4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.</w:t>
      </w:r>
    </w:p>
    <w:p w14:paraId="31398514" w14:textId="038C0614" w:rsidR="004A5F8C" w:rsidRDefault="00B275A5" w:rsidP="004A5F8C">
      <w:pPr>
        <w:pStyle w:val="Twordnormal"/>
        <w:widowControl w:val="0"/>
        <w:spacing w:line="360" w:lineRule="auto"/>
        <w:ind w:left="993" w:firstLine="0"/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</w:pP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5</w:t>
      </w:r>
      <w:r w:rsidR="004A5F8C" w:rsidRP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.</w:t>
      </w: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</w:t>
      </w:r>
      <w:r w:rsidR="004A5F8C" w:rsidRP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ВИКОНАВЕЦЬ зобов’язаний детально пропрацювати схему </w:t>
      </w:r>
      <w:r w:rsidR="007B7A1D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виконання робіт</w:t>
      </w:r>
      <w:r w:rsidR="004A5F8C" w:rsidRP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, врахувати повний перелік необхідних матеріалів для </w:t>
      </w:r>
      <w:r w:rsidR="007B7A1D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де</w:t>
      </w:r>
      <w:r w:rsidR="004A5F8C" w:rsidRP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монтажу</w:t>
      </w:r>
      <w:r w:rsidR="007B7A1D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та монтажу</w:t>
      </w:r>
      <w:r w:rsidR="004A5F8C" w:rsidRP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. </w:t>
      </w:r>
      <w:r w:rsidR="007B7A1D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Надати та погодити «</w:t>
      </w:r>
      <w:r w:rsidR="007B7A1D" w:rsidRPr="007B7A1D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Проект виконання робіт (ПВР)</w:t>
      </w:r>
      <w:r w:rsidR="007B7A1D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» перед початком робіт.</w:t>
      </w:r>
      <w:r w:rsidR="007B7A1D" w:rsidRPr="007B7A1D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</w:t>
      </w:r>
      <w:r w:rsidR="004A5F8C" w:rsidRP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У разі</w:t>
      </w:r>
      <w:r w:rsid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</w:t>
      </w:r>
      <w:r w:rsidR="004A5F8C" w:rsidRP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виникнення необхідності додаткових матеріалів через неповне опрацювання завдання ВИКОНАВЦЕМ робіт, останній зобов’язаний придбати матеріали та виконати роботи власним коштом</w:t>
      </w:r>
      <w:r w:rsidR="004A5F8C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.</w:t>
      </w:r>
    </w:p>
    <w:p w14:paraId="7E6A1199" w14:textId="12DB03DC" w:rsidR="004A5F8C" w:rsidRDefault="00EB0D4B" w:rsidP="004A5F8C">
      <w:pPr>
        <w:pStyle w:val="Twordnormal"/>
        <w:widowControl w:val="0"/>
        <w:spacing w:line="360" w:lineRule="auto"/>
        <w:ind w:left="993" w:firstLine="0"/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</w:pP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9</w:t>
      </w:r>
      <w:r w:rsidR="00EB7EB9" w:rsidRPr="00EB7EB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.</w:t>
      </w:r>
      <w:r w:rsidR="00B275A5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</w:t>
      </w:r>
      <w:r w:rsidR="00EB7EB9" w:rsidRPr="00EB7EB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Вартість вантажопідіймальних робіт, будівельних робіт</w:t>
      </w:r>
      <w:r w:rsidR="007B7A1D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та переміщення </w:t>
      </w:r>
      <w:r w:rsidR="00B366B4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обладнання</w:t>
      </w:r>
      <w:r w:rsidR="00EB7EB9" w:rsidRPr="00EB7EB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входить до затрат ВИКОНАВЦЯ.</w:t>
      </w:r>
    </w:p>
    <w:p w14:paraId="7A5ACE72" w14:textId="4CF192BB" w:rsidR="00EB7EB9" w:rsidRDefault="00EB0D4B" w:rsidP="004A5F8C">
      <w:pPr>
        <w:pStyle w:val="Twordnormal"/>
        <w:widowControl w:val="0"/>
        <w:spacing w:line="360" w:lineRule="auto"/>
        <w:ind w:left="993" w:firstLine="0"/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</w:pP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10</w:t>
      </w:r>
      <w:r w:rsidR="00EB7EB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. Металоконструкції</w:t>
      </w:r>
      <w:r w:rsidR="00540C2B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, трубопроводи</w:t>
      </w:r>
      <w:r w:rsidR="00EB7EB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та зварні шви повинні бути оброблені та по</w:t>
      </w:r>
      <w:r w:rsidR="0043633D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фарбовані</w:t>
      </w:r>
      <w:r w:rsidR="00EB7EB9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.</w:t>
      </w:r>
    </w:p>
    <w:p w14:paraId="4FFC639C" w14:textId="0BE8C148" w:rsidR="00EB0D4B" w:rsidRDefault="00EB0D4B" w:rsidP="004A5F8C">
      <w:pPr>
        <w:pStyle w:val="Twordnormal"/>
        <w:widowControl w:val="0"/>
        <w:spacing w:line="360" w:lineRule="auto"/>
        <w:ind w:left="993" w:firstLine="0"/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</w:pP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11.</w:t>
      </w:r>
      <w:r w:rsidR="00B275A5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 </w:t>
      </w:r>
      <w:r w:rsidRPr="00EB0D4B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 xml:space="preserve">Обсяг робіт вважається виконаним за фактом завершення монтажу, </w:t>
      </w:r>
      <w:proofErr w:type="spellStart"/>
      <w:r w:rsidRPr="00EB0D4B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пуско</w:t>
      </w:r>
      <w:proofErr w:type="spellEnd"/>
      <w:r w:rsidRPr="00EB0D4B"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-налагоджувальних робіт</w:t>
      </w:r>
      <w:r>
        <w:rPr>
          <w:rFonts w:ascii="Times New Roman" w:eastAsia="Calibri" w:hAnsi="Times New Roman"/>
          <w:bCs/>
          <w:i w:val="0"/>
          <w:iCs/>
          <w:sz w:val="24"/>
          <w:lang w:val="uk-UA" w:eastAsia="en-US"/>
        </w:rPr>
        <w:t>.</w:t>
      </w:r>
    </w:p>
    <w:p w14:paraId="1A16D9F1" w14:textId="5AEB70D9" w:rsidR="00EB7EB9" w:rsidRPr="00EB7EB9" w:rsidRDefault="00EB7EB9" w:rsidP="004A5F8C">
      <w:pPr>
        <w:pStyle w:val="Twordnormal"/>
        <w:widowControl w:val="0"/>
        <w:spacing w:line="360" w:lineRule="auto"/>
        <w:ind w:left="993" w:firstLine="0"/>
        <w:rPr>
          <w:rFonts w:ascii="Times New Roman" w:eastAsia="Calibri" w:hAnsi="Times New Roman"/>
          <w:b/>
          <w:sz w:val="24"/>
          <w:lang w:val="uk-UA" w:eastAsia="en-US"/>
        </w:rPr>
      </w:pPr>
      <w:r w:rsidRPr="00EB7EB9">
        <w:rPr>
          <w:rFonts w:ascii="Times New Roman" w:eastAsia="Calibri" w:hAnsi="Times New Roman"/>
          <w:b/>
          <w:sz w:val="24"/>
          <w:lang w:val="uk-UA" w:eastAsia="en-US"/>
        </w:rPr>
        <w:t xml:space="preserve">Виконанні роботи та матеріали повинні відповідати </w:t>
      </w:r>
      <w:r w:rsidR="00B275A5" w:rsidRPr="00B275A5">
        <w:rPr>
          <w:rFonts w:ascii="Times New Roman" w:eastAsia="Calibri" w:hAnsi="Times New Roman"/>
          <w:b/>
          <w:sz w:val="24"/>
          <w:lang w:val="uk-UA" w:eastAsia="en-US"/>
        </w:rPr>
        <w:t>діючи</w:t>
      </w:r>
      <w:r w:rsidR="00B275A5">
        <w:rPr>
          <w:rFonts w:ascii="Times New Roman" w:eastAsia="Calibri" w:hAnsi="Times New Roman"/>
          <w:b/>
          <w:sz w:val="24"/>
          <w:lang w:val="uk-UA" w:eastAsia="en-US"/>
        </w:rPr>
        <w:t>м</w:t>
      </w:r>
      <w:r w:rsidR="00B275A5" w:rsidRPr="00B275A5">
        <w:rPr>
          <w:rFonts w:ascii="Times New Roman" w:eastAsia="Calibri" w:hAnsi="Times New Roman"/>
          <w:b/>
          <w:sz w:val="24"/>
          <w:lang w:val="uk-UA" w:eastAsia="en-US"/>
        </w:rPr>
        <w:t xml:space="preserve"> норм</w:t>
      </w:r>
      <w:r w:rsidR="00B275A5">
        <w:rPr>
          <w:rFonts w:ascii="Times New Roman" w:eastAsia="Calibri" w:hAnsi="Times New Roman"/>
          <w:b/>
          <w:sz w:val="24"/>
          <w:lang w:val="uk-UA" w:eastAsia="en-US"/>
        </w:rPr>
        <w:t>ам</w:t>
      </w:r>
      <w:r w:rsidR="00B275A5" w:rsidRPr="00B275A5">
        <w:rPr>
          <w:rFonts w:ascii="Times New Roman" w:eastAsia="Calibri" w:hAnsi="Times New Roman"/>
          <w:b/>
          <w:sz w:val="24"/>
          <w:lang w:val="uk-UA" w:eastAsia="en-US"/>
        </w:rPr>
        <w:t xml:space="preserve"> та правил</w:t>
      </w:r>
      <w:r w:rsidR="00B275A5">
        <w:rPr>
          <w:rFonts w:ascii="Times New Roman" w:eastAsia="Calibri" w:hAnsi="Times New Roman"/>
          <w:b/>
          <w:sz w:val="24"/>
          <w:lang w:val="uk-UA" w:eastAsia="en-US"/>
        </w:rPr>
        <w:t>ам</w:t>
      </w:r>
    </w:p>
    <w:p w14:paraId="16D1A308" w14:textId="77777777" w:rsidR="006201C6" w:rsidRDefault="006201C6" w:rsidP="00E43ECA">
      <w:pPr>
        <w:ind w:left="284" w:right="283"/>
        <w:outlineLvl w:val="0"/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</w:pPr>
    </w:p>
    <w:p w14:paraId="17E6CE87" w14:textId="77777777" w:rsidR="00540C2B" w:rsidRDefault="002C7FA8" w:rsidP="003701BE">
      <w:pPr>
        <w:ind w:left="284" w:right="283"/>
        <w:outlineLvl w:val="0"/>
        <w:rPr>
          <w:rStyle w:val="af0"/>
          <w:rFonts w:ascii="Calibri" w:hAnsi="Calibri"/>
          <w:sz w:val="22"/>
          <w:szCs w:val="22"/>
          <w:lang w:val="uk-UA" w:eastAsia="en-US"/>
        </w:rPr>
      </w:pPr>
      <w:r>
        <w:rPr>
          <w:rStyle w:val="af0"/>
          <w:rFonts w:ascii="Calibri" w:hAnsi="Calibri"/>
          <w:sz w:val="22"/>
          <w:szCs w:val="22"/>
          <w:lang w:val="uk-UA" w:eastAsia="en-US"/>
        </w:rPr>
        <w:t xml:space="preserve">                    </w:t>
      </w:r>
    </w:p>
    <w:p w14:paraId="11CDF890" w14:textId="77777777" w:rsidR="00540C2B" w:rsidRDefault="00540C2B" w:rsidP="00B275A5">
      <w:pPr>
        <w:ind w:right="283"/>
        <w:outlineLvl w:val="0"/>
        <w:rPr>
          <w:rStyle w:val="af0"/>
          <w:rFonts w:ascii="Calibri" w:hAnsi="Calibri"/>
          <w:sz w:val="22"/>
          <w:szCs w:val="22"/>
          <w:lang w:val="uk-UA" w:eastAsia="en-US"/>
        </w:rPr>
      </w:pPr>
    </w:p>
    <w:p w14:paraId="57626BA1" w14:textId="45275AAA" w:rsidR="006D79C9" w:rsidRPr="003701BE" w:rsidRDefault="002C7FA8" w:rsidP="003701BE">
      <w:pPr>
        <w:ind w:left="284" w:right="283"/>
        <w:outlineLvl w:val="0"/>
        <w:rPr>
          <w:rStyle w:val="longtext"/>
          <w:rFonts w:ascii="Calibri" w:hAnsi="Calibri" w:cs="Arial"/>
          <w:bCs/>
          <w:iCs/>
          <w:sz w:val="20"/>
          <w:szCs w:val="20"/>
          <w:lang w:val="uk-UA"/>
        </w:rPr>
      </w:pPr>
      <w:r>
        <w:rPr>
          <w:rStyle w:val="af0"/>
          <w:rFonts w:ascii="Calibri" w:hAnsi="Calibri"/>
          <w:sz w:val="22"/>
          <w:szCs w:val="22"/>
          <w:lang w:val="uk-UA" w:eastAsia="en-US"/>
        </w:rPr>
        <w:t xml:space="preserve">  </w:t>
      </w:r>
    </w:p>
    <w:p w14:paraId="77C1E5FB" w14:textId="2FDDDC59" w:rsidR="003701BE" w:rsidRPr="003701BE" w:rsidRDefault="003701BE" w:rsidP="00657232">
      <w:pPr>
        <w:pStyle w:val="Twordnormal"/>
        <w:widowControl w:val="0"/>
        <w:numPr>
          <w:ilvl w:val="0"/>
          <w:numId w:val="39"/>
        </w:numPr>
        <w:spacing w:line="360" w:lineRule="auto"/>
        <w:rPr>
          <w:rFonts w:ascii="Times New Roman" w:hAnsi="Times New Roman"/>
          <w:b/>
          <w:sz w:val="24"/>
        </w:rPr>
      </w:pPr>
      <w:r w:rsidRPr="003701BE">
        <w:rPr>
          <w:rFonts w:ascii="Times New Roman" w:hAnsi="Times New Roman"/>
          <w:b/>
          <w:szCs w:val="28"/>
        </w:rPr>
        <w:t xml:space="preserve">Порядок контролю та </w:t>
      </w:r>
      <w:proofErr w:type="spellStart"/>
      <w:r w:rsidRPr="003701BE">
        <w:rPr>
          <w:rFonts w:ascii="Times New Roman" w:hAnsi="Times New Roman"/>
          <w:b/>
          <w:szCs w:val="28"/>
        </w:rPr>
        <w:t>прийняття</w:t>
      </w:r>
      <w:proofErr w:type="spellEnd"/>
      <w:r w:rsidRPr="003701BE">
        <w:rPr>
          <w:rFonts w:ascii="Times New Roman" w:hAnsi="Times New Roman"/>
          <w:b/>
          <w:szCs w:val="28"/>
        </w:rPr>
        <w:t xml:space="preserve"> </w:t>
      </w:r>
      <w:proofErr w:type="spellStart"/>
      <w:r w:rsidRPr="003701BE">
        <w:rPr>
          <w:rFonts w:ascii="Times New Roman" w:hAnsi="Times New Roman"/>
          <w:b/>
          <w:szCs w:val="28"/>
        </w:rPr>
        <w:t>робіт</w:t>
      </w:r>
      <w:proofErr w:type="spellEnd"/>
      <w:r w:rsidRPr="003701BE">
        <w:rPr>
          <w:rFonts w:ascii="Times New Roman" w:hAnsi="Times New Roman"/>
          <w:b/>
          <w:sz w:val="24"/>
        </w:rPr>
        <w:t>.</w:t>
      </w:r>
    </w:p>
    <w:p w14:paraId="64A0B967" w14:textId="77777777" w:rsidR="003701BE" w:rsidRPr="003F5555" w:rsidRDefault="003701BE" w:rsidP="003701BE">
      <w:pPr>
        <w:pStyle w:val="af1"/>
        <w:numPr>
          <w:ilvl w:val="0"/>
          <w:numId w:val="2"/>
        </w:numPr>
        <w:spacing w:after="0" w:line="360" w:lineRule="auto"/>
        <w:contextualSpacing w:val="0"/>
        <w:outlineLvl w:val="0"/>
        <w:rPr>
          <w:rStyle w:val="longtext"/>
          <w:rFonts w:ascii="Times New Roman" w:eastAsia="Times New Roman" w:hAnsi="Times New Roman"/>
          <w:bCs/>
          <w:vanish/>
          <w:color w:val="222222"/>
          <w:sz w:val="24"/>
          <w:szCs w:val="24"/>
          <w:lang w:val="uk-UA" w:eastAsia="ru-RU"/>
        </w:rPr>
      </w:pPr>
    </w:p>
    <w:p w14:paraId="04F5A1ED" w14:textId="052388E6" w:rsidR="003701BE" w:rsidRPr="003701BE" w:rsidRDefault="003701BE" w:rsidP="003701BE">
      <w:pPr>
        <w:pStyle w:val="af1"/>
        <w:spacing w:after="0" w:line="360" w:lineRule="auto"/>
        <w:ind w:left="1068"/>
        <w:contextualSpacing w:val="0"/>
        <w:outlineLvl w:val="0"/>
        <w:rPr>
          <w:rStyle w:val="longtext"/>
          <w:color w:val="222222"/>
          <w:lang w:val="uk-UA"/>
        </w:rPr>
      </w:pPr>
    </w:p>
    <w:p w14:paraId="509F4DD2" w14:textId="77777777" w:rsidR="007F4EDA" w:rsidRPr="007F4EDA" w:rsidRDefault="002C4DD5" w:rsidP="007F4EDA">
      <w:pPr>
        <w:pStyle w:val="af1"/>
        <w:numPr>
          <w:ilvl w:val="1"/>
          <w:numId w:val="3"/>
        </w:numPr>
        <w:spacing w:line="360" w:lineRule="auto"/>
        <w:outlineLvl w:val="0"/>
        <w:rPr>
          <w:rStyle w:val="longtext"/>
          <w:color w:val="222222"/>
          <w:lang w:val="uk-UA"/>
        </w:rPr>
      </w:pPr>
      <w:r>
        <w:rPr>
          <w:rStyle w:val="longtext"/>
          <w:color w:val="222222"/>
          <w:lang w:val="uk-UA"/>
        </w:rPr>
        <w:t xml:space="preserve"> </w:t>
      </w:r>
      <w:r w:rsidR="003701BE" w:rsidRPr="00402DD9">
        <w:rPr>
          <w:rStyle w:val="longtext"/>
          <w:rFonts w:ascii="Times New Roman" w:eastAsia="Times New Roman" w:hAnsi="Times New Roman"/>
          <w:color w:val="222222"/>
          <w:sz w:val="24"/>
          <w:szCs w:val="24"/>
          <w:lang w:val="uk-UA" w:eastAsia="ru-RU"/>
        </w:rPr>
        <w:t xml:space="preserve">Відповідальний за прийом з боку ЗАМОВНИКА -  </w:t>
      </w:r>
      <w:r w:rsidR="00EB47EE">
        <w:rPr>
          <w:rStyle w:val="longtext"/>
          <w:rFonts w:ascii="Times New Roman" w:eastAsia="Times New Roman" w:hAnsi="Times New Roman"/>
          <w:color w:val="222222"/>
          <w:sz w:val="24"/>
          <w:szCs w:val="24"/>
          <w:lang w:val="uk-UA" w:eastAsia="ru-RU"/>
        </w:rPr>
        <w:t>служба головного енергетика</w:t>
      </w:r>
    </w:p>
    <w:p w14:paraId="569B2631" w14:textId="77777777" w:rsidR="00EB0D4B" w:rsidRDefault="003701BE" w:rsidP="00EB0D4B">
      <w:pPr>
        <w:pStyle w:val="af1"/>
        <w:numPr>
          <w:ilvl w:val="1"/>
          <w:numId w:val="3"/>
        </w:numPr>
        <w:spacing w:line="360" w:lineRule="auto"/>
        <w:outlineLvl w:val="0"/>
        <w:rPr>
          <w:rStyle w:val="longtext"/>
          <w:rFonts w:ascii="Times New Roman" w:eastAsia="Times New Roman" w:hAnsi="Times New Roman"/>
          <w:color w:val="222222"/>
          <w:sz w:val="24"/>
          <w:szCs w:val="24"/>
          <w:lang w:val="uk-UA" w:eastAsia="ru-RU"/>
        </w:rPr>
      </w:pPr>
      <w:r w:rsidRPr="007F4EDA">
        <w:rPr>
          <w:rStyle w:val="longtext"/>
          <w:rFonts w:ascii="Times New Roman" w:eastAsia="Times New Roman" w:hAnsi="Times New Roman"/>
          <w:color w:val="222222"/>
          <w:sz w:val="24"/>
          <w:szCs w:val="24"/>
          <w:lang w:val="uk-UA" w:eastAsia="ru-RU"/>
        </w:rPr>
        <w:t>Контроль якості виконаних робіт виконується технічним персоналом ПрАТ «КАРЛСБЕРГ  УКРАЇНА».</w:t>
      </w:r>
    </w:p>
    <w:p w14:paraId="40CEE663" w14:textId="5533E550" w:rsidR="00EB0D4B" w:rsidRPr="00EB0D4B" w:rsidRDefault="007B7A1D" w:rsidP="00EB0D4B">
      <w:pPr>
        <w:pStyle w:val="af1"/>
        <w:numPr>
          <w:ilvl w:val="1"/>
          <w:numId w:val="3"/>
        </w:numPr>
        <w:spacing w:line="360" w:lineRule="auto"/>
        <w:outlineLvl w:val="0"/>
        <w:rPr>
          <w:rStyle w:val="longtext"/>
          <w:rFonts w:ascii="Times New Roman" w:eastAsia="Times New Roman" w:hAnsi="Times New Roman"/>
          <w:color w:val="222222"/>
          <w:sz w:val="24"/>
          <w:szCs w:val="24"/>
          <w:lang w:val="uk-UA" w:eastAsia="ru-RU"/>
        </w:rPr>
      </w:pPr>
      <w:r>
        <w:rPr>
          <w:rStyle w:val="longtext"/>
          <w:rFonts w:ascii="Times New Roman" w:eastAsia="Times New Roman" w:hAnsi="Times New Roman"/>
          <w:color w:val="222222"/>
          <w:sz w:val="24"/>
          <w:szCs w:val="24"/>
          <w:lang w:val="uk-UA" w:eastAsia="ru-RU"/>
        </w:rPr>
        <w:lastRenderedPageBreak/>
        <w:t>Випробування та п</w:t>
      </w:r>
      <w:r w:rsidR="00EB0D4B" w:rsidRPr="00EB0D4B">
        <w:rPr>
          <w:rStyle w:val="longtext"/>
          <w:rFonts w:ascii="Times New Roman" w:eastAsia="Times New Roman" w:hAnsi="Times New Roman"/>
          <w:color w:val="222222"/>
          <w:sz w:val="24"/>
          <w:szCs w:val="24"/>
          <w:lang w:val="uk-UA" w:eastAsia="ru-RU"/>
        </w:rPr>
        <w:t>усконалагоджувальні роботи змонтованої системи виконуються відповідно діючих нормативних документів</w:t>
      </w:r>
    </w:p>
    <w:p w14:paraId="0E27E213" w14:textId="0D3F6C8C" w:rsidR="007B7A1D" w:rsidRDefault="007B7A1D" w:rsidP="003C4CB9">
      <w:pPr>
        <w:pStyle w:val="af1"/>
        <w:numPr>
          <w:ilvl w:val="1"/>
          <w:numId w:val="3"/>
        </w:numPr>
        <w:spacing w:line="360" w:lineRule="auto"/>
        <w:outlineLvl w:val="0"/>
        <w:rPr>
          <w:rStyle w:val="longtext"/>
          <w:rFonts w:ascii="Times New Roman" w:eastAsia="Times New Roman" w:hAnsi="Times New Roman"/>
          <w:color w:val="222222"/>
          <w:sz w:val="24"/>
          <w:szCs w:val="24"/>
          <w:lang w:val="uk-UA" w:eastAsia="ru-RU"/>
        </w:rPr>
      </w:pPr>
      <w:r w:rsidRPr="00784A4C">
        <w:rPr>
          <w:rStyle w:val="longtext"/>
          <w:rFonts w:ascii="Times New Roman" w:eastAsia="Times New Roman" w:hAnsi="Times New Roman"/>
          <w:color w:val="222222"/>
          <w:sz w:val="24"/>
          <w:szCs w:val="24"/>
          <w:lang w:val="uk-UA" w:eastAsia="ru-RU"/>
        </w:rPr>
        <w:t>Роботи вважаються виконаними після проведення експертного обстеження та  випробування випарного конденсатору та зварних швів згідно НПАОП 29.23-1.04-90 «Правила будови та безпечної експлуатації аміачних холодильних установок» та НПАОП 0.00-1.81-18 «ПРАВИЛА охорони праці під час експлуатації обладнання, що працює під тиском»</w:t>
      </w:r>
      <w:r w:rsidR="00784A4C">
        <w:rPr>
          <w:rStyle w:val="longtext"/>
          <w:rFonts w:ascii="Times New Roman" w:eastAsia="Times New Roman" w:hAnsi="Times New Roman"/>
          <w:color w:val="222222"/>
          <w:sz w:val="24"/>
          <w:szCs w:val="24"/>
          <w:lang w:val="uk-UA" w:eastAsia="ru-RU"/>
        </w:rPr>
        <w:t>, та пусконалагоджувальних робіт з виходом на паспортні данні.</w:t>
      </w:r>
    </w:p>
    <w:p w14:paraId="08338BE5" w14:textId="77777777" w:rsidR="00784A4C" w:rsidRDefault="00784A4C" w:rsidP="00784A4C">
      <w:pPr>
        <w:pStyle w:val="af1"/>
        <w:numPr>
          <w:ilvl w:val="1"/>
          <w:numId w:val="3"/>
        </w:numPr>
        <w:spacing w:line="360" w:lineRule="auto"/>
        <w:outlineLvl w:val="0"/>
        <w:rPr>
          <w:rStyle w:val="longtext"/>
          <w:rFonts w:ascii="Times New Roman" w:eastAsia="Times New Roman" w:hAnsi="Times New Roman"/>
          <w:color w:val="222222"/>
          <w:sz w:val="24"/>
          <w:szCs w:val="24"/>
          <w:lang w:val="uk-UA" w:eastAsia="ru-RU"/>
        </w:rPr>
      </w:pPr>
      <w:r w:rsidRPr="007F4EDA">
        <w:rPr>
          <w:rStyle w:val="longtext"/>
          <w:rFonts w:ascii="Times New Roman" w:eastAsia="Times New Roman" w:hAnsi="Times New Roman"/>
          <w:color w:val="222222"/>
          <w:sz w:val="24"/>
          <w:szCs w:val="24"/>
          <w:lang w:val="uk-UA" w:eastAsia="ru-RU"/>
        </w:rPr>
        <w:t xml:space="preserve">Прийняття робіт виконується відповідно </w:t>
      </w:r>
      <w:r>
        <w:rPr>
          <w:rStyle w:val="longtext"/>
          <w:rFonts w:ascii="Times New Roman" w:eastAsia="Times New Roman" w:hAnsi="Times New Roman"/>
          <w:color w:val="222222"/>
          <w:sz w:val="24"/>
          <w:szCs w:val="24"/>
          <w:lang w:val="uk-UA" w:eastAsia="ru-RU"/>
        </w:rPr>
        <w:t xml:space="preserve">до </w:t>
      </w:r>
      <w:r w:rsidRPr="007F4EDA">
        <w:rPr>
          <w:rStyle w:val="longtext"/>
          <w:rFonts w:ascii="Times New Roman" w:eastAsia="Times New Roman" w:hAnsi="Times New Roman"/>
          <w:color w:val="222222"/>
          <w:sz w:val="24"/>
          <w:szCs w:val="24"/>
          <w:lang w:val="uk-UA" w:eastAsia="ru-RU"/>
        </w:rPr>
        <w:t>діючих вимог, норм та правил.</w:t>
      </w:r>
    </w:p>
    <w:p w14:paraId="33273438" w14:textId="77777777" w:rsidR="0043633D" w:rsidRPr="007B7A1D" w:rsidRDefault="0043633D" w:rsidP="00784A4C">
      <w:pPr>
        <w:pStyle w:val="Twordnormal"/>
        <w:widowControl w:val="0"/>
        <w:spacing w:line="360" w:lineRule="auto"/>
        <w:ind w:firstLine="0"/>
        <w:rPr>
          <w:rFonts w:ascii="Times New Roman" w:hAnsi="Times New Roman"/>
          <w:b/>
          <w:lang w:val="uk-UA"/>
        </w:rPr>
      </w:pPr>
    </w:p>
    <w:p w14:paraId="0C26F4D9" w14:textId="69D6DE30" w:rsidR="0043633D" w:rsidRPr="0043633D" w:rsidRDefault="0043633D" w:rsidP="00657232">
      <w:pPr>
        <w:pStyle w:val="Twordnormal"/>
        <w:widowControl w:val="0"/>
        <w:numPr>
          <w:ilvl w:val="1"/>
          <w:numId w:val="3"/>
        </w:numPr>
        <w:spacing w:line="360" w:lineRule="auto"/>
        <w:rPr>
          <w:rFonts w:ascii="Times New Roman" w:hAnsi="Times New Roman"/>
          <w:b/>
        </w:rPr>
      </w:pPr>
      <w:proofErr w:type="spellStart"/>
      <w:r w:rsidRPr="0043633D">
        <w:rPr>
          <w:rFonts w:ascii="Times New Roman" w:hAnsi="Times New Roman"/>
          <w:b/>
        </w:rPr>
        <w:t>Перелік</w:t>
      </w:r>
      <w:proofErr w:type="spellEnd"/>
      <w:r w:rsidRPr="0043633D">
        <w:rPr>
          <w:rFonts w:ascii="Times New Roman" w:hAnsi="Times New Roman"/>
          <w:b/>
        </w:rPr>
        <w:t xml:space="preserve"> </w:t>
      </w:r>
      <w:proofErr w:type="spellStart"/>
      <w:r w:rsidRPr="0043633D">
        <w:rPr>
          <w:rFonts w:ascii="Times New Roman" w:hAnsi="Times New Roman"/>
          <w:b/>
        </w:rPr>
        <w:t>документів</w:t>
      </w:r>
      <w:proofErr w:type="spellEnd"/>
      <w:r w:rsidRPr="0043633D">
        <w:rPr>
          <w:rFonts w:ascii="Times New Roman" w:hAnsi="Times New Roman"/>
          <w:b/>
        </w:rPr>
        <w:t xml:space="preserve">, </w:t>
      </w:r>
      <w:proofErr w:type="spellStart"/>
      <w:r w:rsidRPr="0043633D">
        <w:rPr>
          <w:rFonts w:ascii="Times New Roman" w:hAnsi="Times New Roman"/>
          <w:b/>
        </w:rPr>
        <w:t>що</w:t>
      </w:r>
      <w:proofErr w:type="spellEnd"/>
      <w:r w:rsidRPr="0043633D">
        <w:rPr>
          <w:rFonts w:ascii="Times New Roman" w:hAnsi="Times New Roman"/>
          <w:b/>
        </w:rPr>
        <w:t xml:space="preserve"> </w:t>
      </w:r>
      <w:proofErr w:type="spellStart"/>
      <w:r w:rsidRPr="0043633D">
        <w:rPr>
          <w:rFonts w:ascii="Times New Roman" w:hAnsi="Times New Roman"/>
          <w:b/>
        </w:rPr>
        <w:t>оформлюються</w:t>
      </w:r>
      <w:proofErr w:type="spellEnd"/>
      <w:r w:rsidRPr="0043633D">
        <w:rPr>
          <w:rFonts w:ascii="Times New Roman" w:hAnsi="Times New Roman"/>
          <w:b/>
        </w:rPr>
        <w:t xml:space="preserve"> при </w:t>
      </w:r>
      <w:proofErr w:type="spellStart"/>
      <w:r w:rsidRPr="0043633D">
        <w:rPr>
          <w:rFonts w:ascii="Times New Roman" w:hAnsi="Times New Roman"/>
          <w:b/>
        </w:rPr>
        <w:t>здачі</w:t>
      </w:r>
      <w:proofErr w:type="spellEnd"/>
      <w:r w:rsidRPr="0043633D">
        <w:rPr>
          <w:rFonts w:ascii="Times New Roman" w:hAnsi="Times New Roman"/>
          <w:b/>
        </w:rPr>
        <w:t xml:space="preserve"> - </w:t>
      </w:r>
      <w:proofErr w:type="spellStart"/>
      <w:r w:rsidRPr="0043633D">
        <w:rPr>
          <w:rFonts w:ascii="Times New Roman" w:hAnsi="Times New Roman"/>
          <w:b/>
        </w:rPr>
        <w:t>прийманні</w:t>
      </w:r>
      <w:proofErr w:type="spellEnd"/>
      <w:r w:rsidRPr="0043633D">
        <w:rPr>
          <w:rFonts w:ascii="Times New Roman" w:hAnsi="Times New Roman"/>
          <w:b/>
        </w:rPr>
        <w:t xml:space="preserve"> </w:t>
      </w:r>
      <w:proofErr w:type="spellStart"/>
      <w:r w:rsidRPr="0043633D">
        <w:rPr>
          <w:rFonts w:ascii="Times New Roman" w:hAnsi="Times New Roman"/>
          <w:b/>
        </w:rPr>
        <w:t>виконаних</w:t>
      </w:r>
      <w:proofErr w:type="spellEnd"/>
      <w:r w:rsidRPr="0043633D">
        <w:rPr>
          <w:rFonts w:ascii="Times New Roman" w:hAnsi="Times New Roman"/>
          <w:b/>
        </w:rPr>
        <w:t xml:space="preserve"> </w:t>
      </w:r>
      <w:proofErr w:type="spellStart"/>
      <w:r w:rsidRPr="0043633D">
        <w:rPr>
          <w:rFonts w:ascii="Times New Roman" w:hAnsi="Times New Roman"/>
          <w:b/>
        </w:rPr>
        <w:t>робіт</w:t>
      </w:r>
      <w:proofErr w:type="spellEnd"/>
      <w:r w:rsidRPr="0043633D">
        <w:rPr>
          <w:rFonts w:ascii="Times New Roman" w:hAnsi="Times New Roman"/>
          <w:b/>
        </w:rPr>
        <w:t>.</w:t>
      </w:r>
    </w:p>
    <w:p w14:paraId="4D8BF017" w14:textId="77777777" w:rsidR="0043633D" w:rsidRPr="009F1A32" w:rsidRDefault="0043633D" w:rsidP="0043633D">
      <w:pPr>
        <w:numPr>
          <w:ilvl w:val="1"/>
          <w:numId w:val="4"/>
        </w:numPr>
        <w:spacing w:line="360" w:lineRule="auto"/>
        <w:outlineLvl w:val="0"/>
        <w:rPr>
          <w:rStyle w:val="longtext"/>
          <w:lang w:val="uk-UA"/>
        </w:rPr>
      </w:pPr>
      <w:r>
        <w:rPr>
          <w:rStyle w:val="longtext"/>
          <w:lang w:val="uk-UA"/>
        </w:rPr>
        <w:t>Погоджена робоча</w:t>
      </w:r>
      <w:r w:rsidRPr="009F1A32">
        <w:rPr>
          <w:rStyle w:val="longtext"/>
          <w:lang w:val="uk-UA"/>
        </w:rPr>
        <w:t xml:space="preserve"> документація у кількості 3-х примірників (оригінали).</w:t>
      </w:r>
    </w:p>
    <w:p w14:paraId="0C86723C" w14:textId="77777777" w:rsidR="0043633D" w:rsidRDefault="0043633D" w:rsidP="0043633D">
      <w:pPr>
        <w:numPr>
          <w:ilvl w:val="1"/>
          <w:numId w:val="4"/>
        </w:numPr>
        <w:spacing w:line="360" w:lineRule="auto"/>
        <w:outlineLvl w:val="0"/>
        <w:rPr>
          <w:rStyle w:val="longtext"/>
          <w:lang w:val="uk-UA"/>
        </w:rPr>
      </w:pPr>
      <w:r w:rsidRPr="009F1A32">
        <w:rPr>
          <w:rStyle w:val="longtext"/>
          <w:lang w:val="uk-UA"/>
        </w:rPr>
        <w:t>Звітні документи:</w:t>
      </w:r>
      <w:r w:rsidRPr="009F1A32">
        <w:rPr>
          <w:rStyle w:val="longtext"/>
          <w:lang w:val="uk-UA"/>
        </w:rPr>
        <w:br/>
      </w:r>
      <w:r w:rsidRPr="009F1A32">
        <w:rPr>
          <w:rStyle w:val="longtext"/>
          <w:lang w:val="uk-UA"/>
        </w:rPr>
        <w:sym w:font="Symbol" w:char="F02D"/>
      </w:r>
      <w:r w:rsidRPr="009F1A32">
        <w:rPr>
          <w:rStyle w:val="longtext"/>
          <w:lang w:val="uk-UA"/>
        </w:rPr>
        <w:t xml:space="preserve"> акт виконаних робіт (виконує ПІДРЯДНИК);</w:t>
      </w:r>
      <w:r w:rsidRPr="009F1A32">
        <w:rPr>
          <w:rStyle w:val="longtext"/>
          <w:lang w:val="uk-UA"/>
        </w:rPr>
        <w:br/>
      </w:r>
      <w:r w:rsidRPr="009F1A32">
        <w:rPr>
          <w:rStyle w:val="longtext"/>
          <w:lang w:val="uk-UA"/>
        </w:rPr>
        <w:sym w:font="Symbol" w:char="F02D"/>
      </w:r>
      <w:r w:rsidRPr="009F1A32">
        <w:rPr>
          <w:rStyle w:val="longtext"/>
          <w:lang w:val="uk-UA"/>
        </w:rPr>
        <w:t xml:space="preserve"> локальний кошторис (виконує ПІДРЯДНИК);</w:t>
      </w:r>
    </w:p>
    <w:p w14:paraId="4DD5F6AC" w14:textId="1A8B9DA4" w:rsidR="0043633D" w:rsidRPr="009F1A32" w:rsidRDefault="0043633D" w:rsidP="0043633D">
      <w:pPr>
        <w:spacing w:line="360" w:lineRule="auto"/>
        <w:ind w:left="1068"/>
        <w:outlineLvl w:val="0"/>
        <w:rPr>
          <w:rStyle w:val="longtext"/>
          <w:lang w:val="uk-UA"/>
        </w:rPr>
      </w:pPr>
      <w:r w:rsidRPr="0043633D">
        <w:rPr>
          <w:rStyle w:val="longtext"/>
          <w:lang w:val="uk-UA"/>
        </w:rPr>
        <w:t xml:space="preserve">- </w:t>
      </w:r>
      <w:r w:rsidRPr="009F1A32">
        <w:rPr>
          <w:rStyle w:val="longtext"/>
          <w:lang w:val="uk-UA"/>
        </w:rPr>
        <w:t>карта зварних швів (виконує ПІДРЯДНИК);</w:t>
      </w:r>
    </w:p>
    <w:p w14:paraId="24650D9C" w14:textId="77777777" w:rsidR="0043633D" w:rsidRPr="009F1A32" w:rsidRDefault="0043633D" w:rsidP="0043633D">
      <w:pPr>
        <w:spacing w:line="360" w:lineRule="auto"/>
        <w:ind w:left="1068"/>
        <w:outlineLvl w:val="0"/>
        <w:rPr>
          <w:rStyle w:val="longtext"/>
          <w:lang w:val="uk-UA"/>
        </w:rPr>
      </w:pPr>
      <w:r w:rsidRPr="009F1A32">
        <w:rPr>
          <w:rStyle w:val="longtext"/>
          <w:lang w:val="uk-UA"/>
        </w:rPr>
        <w:sym w:font="Symbol" w:char="F02D"/>
      </w:r>
      <w:r w:rsidRPr="009F1A32">
        <w:rPr>
          <w:rStyle w:val="longtext"/>
          <w:lang w:val="uk-UA"/>
        </w:rPr>
        <w:t xml:space="preserve"> відомість про вартість виконаних робіт (оформлює ПІДРЯДНИК).</w:t>
      </w:r>
    </w:p>
    <w:p w14:paraId="53C7ED71" w14:textId="67C1E07C" w:rsidR="0043633D" w:rsidRPr="009F1A32" w:rsidRDefault="0043633D" w:rsidP="0043633D">
      <w:pPr>
        <w:numPr>
          <w:ilvl w:val="1"/>
          <w:numId w:val="4"/>
        </w:numPr>
        <w:spacing w:line="360" w:lineRule="auto"/>
        <w:outlineLvl w:val="0"/>
        <w:rPr>
          <w:rStyle w:val="longtext"/>
          <w:lang w:val="uk-UA"/>
        </w:rPr>
      </w:pPr>
      <w:r w:rsidRPr="009F1A32">
        <w:rPr>
          <w:rStyle w:val="longtext"/>
          <w:lang w:val="uk-UA"/>
        </w:rPr>
        <w:t>Виконавча документація, що надається при прийомці</w:t>
      </w:r>
      <w:r w:rsidR="00784A4C">
        <w:rPr>
          <w:rStyle w:val="longtext"/>
          <w:lang w:val="uk-UA"/>
        </w:rPr>
        <w:t xml:space="preserve"> </w:t>
      </w:r>
      <w:r w:rsidR="00784A4C" w:rsidRPr="009F1A32">
        <w:rPr>
          <w:rStyle w:val="longtext"/>
          <w:lang w:val="uk-UA"/>
        </w:rPr>
        <w:t>(оформлює ПІДРЯДНИК)</w:t>
      </w:r>
      <w:r w:rsidRPr="009F1A32">
        <w:rPr>
          <w:rStyle w:val="longtext"/>
          <w:lang w:val="uk-UA"/>
        </w:rPr>
        <w:t>:</w:t>
      </w:r>
      <w:r w:rsidRPr="009F1A32">
        <w:rPr>
          <w:rStyle w:val="longtext"/>
          <w:lang w:val="uk-UA"/>
        </w:rPr>
        <w:br/>
      </w:r>
      <w:r w:rsidRPr="0043633D">
        <w:rPr>
          <w:rStyle w:val="longtext"/>
        </w:rPr>
        <w:t xml:space="preserve"> </w:t>
      </w:r>
      <w:r w:rsidRPr="009F1A32">
        <w:rPr>
          <w:rStyle w:val="longtext"/>
          <w:lang w:val="uk-UA"/>
        </w:rPr>
        <w:sym w:font="Symbol" w:char="F02D"/>
      </w:r>
      <w:r w:rsidRPr="009F1A32">
        <w:rPr>
          <w:rStyle w:val="longtext"/>
          <w:lang w:val="uk-UA"/>
        </w:rPr>
        <w:t xml:space="preserve"> </w:t>
      </w:r>
      <w:r w:rsidR="007B7A1D">
        <w:rPr>
          <w:rStyle w:val="longtext"/>
          <w:lang w:val="uk-UA"/>
        </w:rPr>
        <w:t xml:space="preserve"> </w:t>
      </w:r>
      <w:r w:rsidRPr="009F1A32">
        <w:rPr>
          <w:rStyle w:val="longtext"/>
          <w:lang w:val="uk-UA"/>
        </w:rPr>
        <w:t>акти технічної готовності змонтованої системи;</w:t>
      </w:r>
    </w:p>
    <w:p w14:paraId="37ECE4BD" w14:textId="16B16A3C" w:rsidR="0043633D" w:rsidRDefault="00784A4C" w:rsidP="0043633D">
      <w:pPr>
        <w:numPr>
          <w:ilvl w:val="0"/>
          <w:numId w:val="26"/>
        </w:numPr>
        <w:spacing w:line="360" w:lineRule="auto"/>
        <w:ind w:left="1428"/>
        <w:outlineLvl w:val="0"/>
        <w:rPr>
          <w:rStyle w:val="longtext"/>
          <w:bCs/>
          <w:lang w:val="uk-UA"/>
        </w:rPr>
      </w:pPr>
      <w:r>
        <w:rPr>
          <w:rStyle w:val="longtext"/>
          <w:bCs/>
          <w:lang w:val="uk-UA"/>
        </w:rPr>
        <w:t>висновок експертизи</w:t>
      </w:r>
      <w:r w:rsidR="0043633D" w:rsidRPr="009F1A32">
        <w:rPr>
          <w:rStyle w:val="longtext"/>
          <w:bCs/>
          <w:lang w:val="uk-UA"/>
        </w:rPr>
        <w:t xml:space="preserve"> </w:t>
      </w:r>
      <w:r>
        <w:rPr>
          <w:rStyle w:val="longtext"/>
          <w:bCs/>
          <w:lang w:val="uk-UA"/>
        </w:rPr>
        <w:t xml:space="preserve">по результатам </w:t>
      </w:r>
      <w:r w:rsidR="0043633D" w:rsidRPr="009F1A32">
        <w:rPr>
          <w:rStyle w:val="longtext"/>
          <w:bCs/>
          <w:lang w:val="uk-UA"/>
        </w:rPr>
        <w:t xml:space="preserve">перевірки </w:t>
      </w:r>
      <w:r>
        <w:rPr>
          <w:rStyle w:val="longtext"/>
          <w:bCs/>
          <w:lang w:val="uk-UA"/>
        </w:rPr>
        <w:t xml:space="preserve">конденсатору </w:t>
      </w:r>
      <w:r w:rsidR="0043633D" w:rsidRPr="009F1A32">
        <w:rPr>
          <w:rStyle w:val="longtext"/>
          <w:bCs/>
          <w:lang w:val="uk-UA"/>
        </w:rPr>
        <w:t xml:space="preserve">та зварних швів; </w:t>
      </w:r>
    </w:p>
    <w:p w14:paraId="33C43A62" w14:textId="13044EB8" w:rsidR="00784A4C" w:rsidRPr="009F1A32" w:rsidRDefault="00784A4C" w:rsidP="0043633D">
      <w:pPr>
        <w:numPr>
          <w:ilvl w:val="0"/>
          <w:numId w:val="26"/>
        </w:numPr>
        <w:spacing w:line="360" w:lineRule="auto"/>
        <w:ind w:left="1428"/>
        <w:outlineLvl w:val="0"/>
        <w:rPr>
          <w:rStyle w:val="longtext"/>
          <w:bCs/>
          <w:lang w:val="uk-UA"/>
        </w:rPr>
      </w:pPr>
      <w:r>
        <w:rPr>
          <w:rStyle w:val="longtext"/>
          <w:bCs/>
          <w:lang w:val="uk-UA"/>
        </w:rPr>
        <w:t xml:space="preserve">паспорт конденсатору, як </w:t>
      </w:r>
      <w:r w:rsidRPr="00784A4C">
        <w:rPr>
          <w:rStyle w:val="longtext"/>
          <w:bCs/>
          <w:lang w:val="uk-UA"/>
        </w:rPr>
        <w:t>обладнання, що працює під тиском</w:t>
      </w:r>
      <w:r>
        <w:rPr>
          <w:rStyle w:val="longtext"/>
          <w:bCs/>
          <w:lang w:val="uk-UA"/>
        </w:rPr>
        <w:t xml:space="preserve"> Українського стандарту</w:t>
      </w:r>
    </w:p>
    <w:p w14:paraId="160FF497" w14:textId="7875B1F3" w:rsidR="0043633D" w:rsidRPr="009F1A32" w:rsidRDefault="0043633D" w:rsidP="0043633D">
      <w:pPr>
        <w:numPr>
          <w:ilvl w:val="0"/>
          <w:numId w:val="26"/>
        </w:numPr>
        <w:spacing w:line="360" w:lineRule="auto"/>
        <w:ind w:left="1428"/>
        <w:outlineLvl w:val="0"/>
        <w:rPr>
          <w:rStyle w:val="longtext"/>
          <w:bCs/>
          <w:lang w:val="uk-UA"/>
        </w:rPr>
      </w:pPr>
      <w:r w:rsidRPr="009F1A32">
        <w:rPr>
          <w:rStyle w:val="longtext"/>
          <w:bCs/>
          <w:lang w:val="uk-UA"/>
        </w:rPr>
        <w:t>сертифікати та паспорта на матеріал та обладнання</w:t>
      </w:r>
      <w:r w:rsidR="00784A4C">
        <w:rPr>
          <w:rStyle w:val="longtext"/>
          <w:bCs/>
          <w:lang w:val="uk-UA"/>
        </w:rPr>
        <w:t>, які підтверджують можливість роботи з аміаком</w:t>
      </w:r>
    </w:p>
    <w:p w14:paraId="5A87ACC2" w14:textId="77777777" w:rsidR="0043633D" w:rsidRPr="009F1A32" w:rsidRDefault="0043633D" w:rsidP="0043633D">
      <w:pPr>
        <w:numPr>
          <w:ilvl w:val="1"/>
          <w:numId w:val="4"/>
        </w:numPr>
        <w:spacing w:line="360" w:lineRule="auto"/>
        <w:outlineLvl w:val="0"/>
        <w:rPr>
          <w:rStyle w:val="longtext"/>
          <w:bCs/>
          <w:lang w:val="uk-UA"/>
        </w:rPr>
      </w:pPr>
      <w:r w:rsidRPr="009F1A32">
        <w:rPr>
          <w:rStyle w:val="longtext"/>
          <w:bCs/>
          <w:lang w:val="uk-UA"/>
        </w:rPr>
        <w:t>Копії документів, які надає ПІДРЯДНИК:</w:t>
      </w:r>
    </w:p>
    <w:p w14:paraId="21FB6E03" w14:textId="77777777" w:rsidR="0043633D" w:rsidRPr="009F1A32" w:rsidRDefault="0043633D" w:rsidP="0043633D">
      <w:pPr>
        <w:numPr>
          <w:ilvl w:val="0"/>
          <w:numId w:val="26"/>
        </w:numPr>
        <w:spacing w:line="360" w:lineRule="auto"/>
        <w:ind w:left="1428"/>
        <w:outlineLvl w:val="0"/>
        <w:rPr>
          <w:rStyle w:val="longtext"/>
          <w:bCs/>
          <w:lang w:val="uk-UA"/>
        </w:rPr>
      </w:pPr>
      <w:r w:rsidRPr="009F1A32">
        <w:rPr>
          <w:rStyle w:val="longtext"/>
          <w:bCs/>
          <w:lang w:val="uk-UA"/>
        </w:rPr>
        <w:t>ліцензія та дозвіл на виконання зазначених робіт;</w:t>
      </w:r>
    </w:p>
    <w:p w14:paraId="45B83345" w14:textId="77777777" w:rsidR="0043633D" w:rsidRPr="00D76A06" w:rsidRDefault="0043633D" w:rsidP="0043633D">
      <w:pPr>
        <w:numPr>
          <w:ilvl w:val="0"/>
          <w:numId w:val="26"/>
        </w:numPr>
        <w:spacing w:line="360" w:lineRule="auto"/>
        <w:ind w:left="1428"/>
        <w:outlineLvl w:val="0"/>
        <w:rPr>
          <w:rStyle w:val="longtext"/>
          <w:bCs/>
          <w:lang w:val="uk-UA"/>
        </w:rPr>
      </w:pPr>
      <w:r>
        <w:rPr>
          <w:rStyle w:val="longtext"/>
          <w:bCs/>
          <w:lang w:val="uk-UA"/>
        </w:rPr>
        <w:t>посвідчення зварювальників</w:t>
      </w:r>
    </w:p>
    <w:p w14:paraId="4693B129" w14:textId="5D63BB6F" w:rsidR="0043633D" w:rsidRDefault="0043633D" w:rsidP="0043633D">
      <w:pPr>
        <w:numPr>
          <w:ilvl w:val="1"/>
          <w:numId w:val="4"/>
        </w:numPr>
        <w:spacing w:line="360" w:lineRule="auto"/>
        <w:outlineLvl w:val="0"/>
        <w:rPr>
          <w:rStyle w:val="longtext"/>
          <w:lang w:val="uk-UA"/>
        </w:rPr>
      </w:pPr>
      <w:r w:rsidRPr="009F1A32">
        <w:rPr>
          <w:rStyle w:val="longtext"/>
          <w:lang w:val="uk-UA"/>
        </w:rPr>
        <w:t>Термін подачі звітних документів, що оформлюються при прийомці, складає 1 (один) тиждень після завершення робіт .</w:t>
      </w:r>
    </w:p>
    <w:p w14:paraId="561A7B46" w14:textId="40B464C4" w:rsidR="00540C2B" w:rsidRDefault="00540C2B" w:rsidP="00540C2B">
      <w:pPr>
        <w:spacing w:line="360" w:lineRule="auto"/>
        <w:outlineLvl w:val="0"/>
        <w:rPr>
          <w:rStyle w:val="longtext"/>
          <w:lang w:val="uk-UA"/>
        </w:rPr>
      </w:pPr>
    </w:p>
    <w:p w14:paraId="638A7FA1" w14:textId="534F3634" w:rsidR="00540C2B" w:rsidRDefault="00540C2B" w:rsidP="00540C2B">
      <w:pPr>
        <w:spacing w:line="360" w:lineRule="auto"/>
        <w:outlineLvl w:val="0"/>
        <w:rPr>
          <w:rStyle w:val="longtext"/>
          <w:lang w:val="uk-UA"/>
        </w:rPr>
      </w:pPr>
    </w:p>
    <w:p w14:paraId="20DF4641" w14:textId="3096EB87" w:rsidR="00540C2B" w:rsidRDefault="00540C2B" w:rsidP="00540C2B">
      <w:pPr>
        <w:spacing w:line="360" w:lineRule="auto"/>
        <w:outlineLvl w:val="0"/>
        <w:rPr>
          <w:rStyle w:val="longtext"/>
          <w:lang w:val="uk-UA"/>
        </w:rPr>
      </w:pPr>
    </w:p>
    <w:p w14:paraId="28D67190" w14:textId="77777777" w:rsidR="00540C2B" w:rsidRDefault="00540C2B" w:rsidP="00540C2B">
      <w:pPr>
        <w:spacing w:line="360" w:lineRule="auto"/>
        <w:outlineLvl w:val="0"/>
        <w:rPr>
          <w:rStyle w:val="longtext"/>
          <w:lang w:val="uk-UA"/>
        </w:rPr>
      </w:pPr>
    </w:p>
    <w:p w14:paraId="2B005C98" w14:textId="5BAEC51E" w:rsidR="0043633D" w:rsidRDefault="0043633D" w:rsidP="00657232">
      <w:pPr>
        <w:pStyle w:val="1"/>
        <w:numPr>
          <w:ilvl w:val="1"/>
          <w:numId w:val="3"/>
        </w:numPr>
        <w:spacing w:line="360" w:lineRule="auto"/>
        <w:rPr>
          <w:rStyle w:val="af5"/>
          <w:rFonts w:ascii="Calibri" w:hAnsi="Calibri" w:cs="Calibri"/>
          <w:b/>
          <w:i/>
          <w:sz w:val="28"/>
          <w:szCs w:val="28"/>
          <w:lang w:val="uk-UA"/>
        </w:rPr>
      </w:pPr>
      <w:r w:rsidRPr="0010549B">
        <w:rPr>
          <w:rStyle w:val="af5"/>
          <w:rFonts w:ascii="Calibri" w:hAnsi="Calibri" w:cs="Calibri"/>
          <w:b/>
          <w:i/>
          <w:sz w:val="28"/>
          <w:szCs w:val="28"/>
          <w:lang w:val="uk-UA"/>
        </w:rPr>
        <w:lastRenderedPageBreak/>
        <w:t>Техніка безпеки.</w:t>
      </w:r>
    </w:p>
    <w:p w14:paraId="47ECFFDF" w14:textId="77777777" w:rsidR="0043633D" w:rsidRPr="00A47BC3" w:rsidRDefault="0043633D" w:rsidP="0043633D">
      <w:pPr>
        <w:rPr>
          <w:lang w:val="uk-UA" w:eastAsia="en-US"/>
        </w:rPr>
      </w:pPr>
    </w:p>
    <w:p w14:paraId="6A20E0E1" w14:textId="77777777" w:rsidR="0043633D" w:rsidRPr="001650F1" w:rsidRDefault="0043633D" w:rsidP="0043633D">
      <w:pPr>
        <w:numPr>
          <w:ilvl w:val="0"/>
          <w:numId w:val="35"/>
        </w:numPr>
        <w:spacing w:line="360" w:lineRule="auto"/>
        <w:outlineLvl w:val="0"/>
        <w:rPr>
          <w:rStyle w:val="longtext"/>
          <w:lang w:val="uk-UA"/>
        </w:rPr>
      </w:pPr>
      <w:r>
        <w:rPr>
          <w:rStyle w:val="hps"/>
          <w:lang w:val="uk-UA"/>
        </w:rPr>
        <w:t>В</w:t>
      </w:r>
      <w:r w:rsidRPr="001650F1">
        <w:rPr>
          <w:rStyle w:val="hps"/>
          <w:lang w:val="uk-UA"/>
        </w:rPr>
        <w:t>иконання робіт повинно проводитися з обов'язковим дотриманням правил</w:t>
      </w:r>
      <w:r w:rsidRPr="001650F1">
        <w:rPr>
          <w:rStyle w:val="longtext"/>
          <w:lang w:val="uk-UA"/>
        </w:rPr>
        <w:t xml:space="preserve"> внутрішнього розпорядку, техніки безпеки, пожежної безпеки, охорони праці відповідно до діючих вимог, а також нормативних актів інших організацій, вимоги яких не суперечать вищеназваним нормативним документам. </w:t>
      </w:r>
    </w:p>
    <w:p w14:paraId="0A6013E6" w14:textId="77777777" w:rsidR="0043633D" w:rsidRPr="001650F1" w:rsidRDefault="0043633D" w:rsidP="0043633D">
      <w:pPr>
        <w:numPr>
          <w:ilvl w:val="0"/>
          <w:numId w:val="35"/>
        </w:numPr>
        <w:spacing w:line="360" w:lineRule="auto"/>
        <w:outlineLvl w:val="0"/>
        <w:rPr>
          <w:rStyle w:val="longtext"/>
          <w:lang w:val="uk-UA"/>
        </w:rPr>
      </w:pPr>
      <w:r w:rsidRPr="001650F1">
        <w:rPr>
          <w:rStyle w:val="longtext"/>
          <w:lang w:val="uk-UA"/>
        </w:rPr>
        <w:t xml:space="preserve">Відповідальність за виконання заходів з техніки безпеки, охорони праці, </w:t>
      </w:r>
      <w:proofErr w:type="spellStart"/>
      <w:r w:rsidRPr="001650F1">
        <w:rPr>
          <w:rStyle w:val="longtext"/>
          <w:lang w:val="uk-UA"/>
        </w:rPr>
        <w:t>промсанітарії</w:t>
      </w:r>
      <w:proofErr w:type="spellEnd"/>
      <w:r w:rsidRPr="001650F1">
        <w:rPr>
          <w:rStyle w:val="longtext"/>
          <w:lang w:val="uk-UA"/>
        </w:rPr>
        <w:t>, пожежної та екологічної безпеки покладається на керівників робіт підрядника, призначених наказом.</w:t>
      </w:r>
    </w:p>
    <w:p w14:paraId="22E81135" w14:textId="11978E83" w:rsidR="0043633D" w:rsidRPr="001650F1" w:rsidRDefault="0043633D" w:rsidP="0043633D">
      <w:pPr>
        <w:numPr>
          <w:ilvl w:val="0"/>
          <w:numId w:val="35"/>
        </w:numPr>
        <w:spacing w:line="360" w:lineRule="auto"/>
        <w:outlineLvl w:val="0"/>
        <w:rPr>
          <w:rStyle w:val="longtext"/>
          <w:lang w:val="uk-UA"/>
        </w:rPr>
      </w:pPr>
      <w:r w:rsidRPr="001650F1">
        <w:rPr>
          <w:rStyle w:val="longtext"/>
          <w:lang w:val="uk-UA"/>
        </w:rPr>
        <w:t xml:space="preserve">Охорона праці робітників повинна забезпечуватися </w:t>
      </w:r>
      <w:proofErr w:type="spellStart"/>
      <w:r w:rsidRPr="001650F1">
        <w:rPr>
          <w:rStyle w:val="longtext"/>
          <w:lang w:val="uk-UA"/>
        </w:rPr>
        <w:t>видачею</w:t>
      </w:r>
      <w:proofErr w:type="spellEnd"/>
      <w:r w:rsidRPr="001650F1">
        <w:rPr>
          <w:rStyle w:val="longtext"/>
          <w:lang w:val="uk-UA"/>
        </w:rPr>
        <w:t xml:space="preserve"> адміністрацією Підрядника необхідних засобів індивідуального захисту (спеціального одягу, взуття та ін.), </w:t>
      </w:r>
      <w:r>
        <w:rPr>
          <w:rStyle w:val="longtext"/>
          <w:lang w:val="uk-UA"/>
        </w:rPr>
        <w:t>в</w:t>
      </w:r>
      <w:r w:rsidRPr="001650F1">
        <w:rPr>
          <w:rStyle w:val="longtext"/>
          <w:lang w:val="uk-UA"/>
        </w:rPr>
        <w:t>иконанням заходів щодо колективного захисту робітників (огородження, освітлення, вентиляція, захисні і запобіжні пристрої і пристосування тощо), санітарно-побутовими приміщеннями і пристроями відповідно до діючих норм і характером виконуваних робіт.</w:t>
      </w:r>
    </w:p>
    <w:p w14:paraId="3BE8F000" w14:textId="77777777" w:rsidR="0043633D" w:rsidRPr="001650F1" w:rsidRDefault="0043633D" w:rsidP="0043633D">
      <w:pPr>
        <w:numPr>
          <w:ilvl w:val="0"/>
          <w:numId w:val="35"/>
        </w:numPr>
        <w:spacing w:line="360" w:lineRule="auto"/>
        <w:outlineLvl w:val="0"/>
        <w:rPr>
          <w:rStyle w:val="longtext"/>
          <w:lang w:val="uk-UA"/>
        </w:rPr>
      </w:pPr>
      <w:r w:rsidRPr="001650F1">
        <w:rPr>
          <w:rStyle w:val="longtext"/>
          <w:lang w:val="uk-UA"/>
        </w:rPr>
        <w:t xml:space="preserve">Робітникам повинні бути створені необхідні умови праці, харчування та відпочинку. </w:t>
      </w:r>
    </w:p>
    <w:p w14:paraId="724C105B" w14:textId="77777777" w:rsidR="0043633D" w:rsidRPr="001650F1" w:rsidRDefault="0043633D" w:rsidP="0043633D">
      <w:pPr>
        <w:numPr>
          <w:ilvl w:val="0"/>
          <w:numId w:val="35"/>
        </w:numPr>
        <w:spacing w:line="360" w:lineRule="auto"/>
        <w:outlineLvl w:val="0"/>
        <w:rPr>
          <w:rStyle w:val="longtext"/>
          <w:lang w:val="uk-UA"/>
        </w:rPr>
      </w:pPr>
      <w:r w:rsidRPr="001650F1">
        <w:rPr>
          <w:rStyle w:val="longtext"/>
          <w:lang w:val="uk-UA"/>
        </w:rPr>
        <w:t xml:space="preserve">Строки виконання робіт, їх послідовність, потреба в трудових ресурсах встановлюється з урахуванням забезпечення безпечного виконання робіт і часу на дотримання заходів, що забезпечують безпечне проведення робіт, щоб будь-яка з виконуваних операцій не була джерелом виробничої небезпеки для одночасно виконуваних або наступних робіт. </w:t>
      </w:r>
    </w:p>
    <w:p w14:paraId="6B1C6386" w14:textId="77777777" w:rsidR="0043633D" w:rsidRPr="001650F1" w:rsidRDefault="0043633D" w:rsidP="0043633D">
      <w:pPr>
        <w:numPr>
          <w:ilvl w:val="0"/>
          <w:numId w:val="35"/>
        </w:numPr>
        <w:spacing w:line="360" w:lineRule="auto"/>
        <w:outlineLvl w:val="0"/>
        <w:rPr>
          <w:rStyle w:val="longtext"/>
          <w:lang w:val="uk-UA"/>
        </w:rPr>
      </w:pPr>
      <w:r w:rsidRPr="001650F1">
        <w:rPr>
          <w:rStyle w:val="longtext"/>
          <w:lang w:val="uk-UA"/>
        </w:rPr>
        <w:t xml:space="preserve">При розробці методів та послідовності виконання робіт слід враховувати небезпечні зони, що виникають в процесі робіт. При необхідності виконання робіт у небезпечних зонах повинні передбачатися заходи щодо захисту працюючих. </w:t>
      </w:r>
    </w:p>
    <w:p w14:paraId="3B22FE3F" w14:textId="77777777" w:rsidR="0043633D" w:rsidRPr="001650F1" w:rsidRDefault="0043633D" w:rsidP="0043633D">
      <w:pPr>
        <w:numPr>
          <w:ilvl w:val="0"/>
          <w:numId w:val="35"/>
        </w:numPr>
        <w:spacing w:line="360" w:lineRule="auto"/>
        <w:outlineLvl w:val="0"/>
        <w:rPr>
          <w:rStyle w:val="longtext"/>
          <w:lang w:val="uk-UA"/>
        </w:rPr>
      </w:pPr>
      <w:r w:rsidRPr="001650F1">
        <w:rPr>
          <w:rStyle w:val="longtext"/>
          <w:lang w:val="uk-UA"/>
        </w:rPr>
        <w:t>На кордонах небезпечних зон повинні бути встановлені запобіжні захисні і сигнальні огорожі, попереджувальні написи, добре видимі в будь-який час доби.</w:t>
      </w:r>
    </w:p>
    <w:p w14:paraId="48808663" w14:textId="77777777" w:rsidR="0043633D" w:rsidRPr="001650F1" w:rsidRDefault="0043633D" w:rsidP="0043633D">
      <w:pPr>
        <w:numPr>
          <w:ilvl w:val="0"/>
          <w:numId w:val="35"/>
        </w:numPr>
        <w:spacing w:line="360" w:lineRule="auto"/>
        <w:outlineLvl w:val="0"/>
        <w:rPr>
          <w:rStyle w:val="longtext"/>
          <w:lang w:val="uk-UA"/>
        </w:rPr>
      </w:pPr>
      <w:r w:rsidRPr="001650F1">
        <w:rPr>
          <w:rStyle w:val="longtext"/>
          <w:lang w:val="uk-UA"/>
        </w:rPr>
        <w:t>Освітленість монтажної зони повинна забезпечувати безпечне ведення робіт. У разі виконання робіт в темний час доби освітлення повинно передбачатися робочим і аварійним.</w:t>
      </w:r>
    </w:p>
    <w:p w14:paraId="05B05318" w14:textId="77777777" w:rsidR="0043633D" w:rsidRPr="00680A64" w:rsidRDefault="0043633D" w:rsidP="0043633D">
      <w:pPr>
        <w:pStyle w:val="1"/>
        <w:spacing w:line="360" w:lineRule="auto"/>
        <w:ind w:left="1276" w:hanging="425"/>
        <w:jc w:val="center"/>
        <w:rPr>
          <w:rStyle w:val="af5"/>
          <w:rFonts w:ascii="Calibri" w:hAnsi="Calibri" w:cs="Calibri"/>
          <w:b/>
          <w:sz w:val="28"/>
          <w:szCs w:val="28"/>
          <w:lang w:val="uk-UA"/>
        </w:rPr>
      </w:pPr>
      <w:r>
        <w:rPr>
          <w:rStyle w:val="af5"/>
          <w:rFonts w:ascii="Calibri" w:hAnsi="Calibri" w:cs="Calibri"/>
          <w:b/>
          <w:sz w:val="28"/>
          <w:szCs w:val="28"/>
          <w:lang w:val="uk-UA"/>
        </w:rPr>
        <w:t>Заходи з</w:t>
      </w:r>
      <w:r w:rsidRPr="00680A64">
        <w:rPr>
          <w:rStyle w:val="af5"/>
          <w:rFonts w:ascii="Calibri" w:hAnsi="Calibri" w:cs="Calibri"/>
          <w:b/>
          <w:sz w:val="28"/>
          <w:szCs w:val="28"/>
          <w:lang w:val="uk-UA"/>
        </w:rPr>
        <w:t xml:space="preserve"> ох</w:t>
      </w:r>
      <w:r>
        <w:rPr>
          <w:rStyle w:val="af5"/>
          <w:rFonts w:ascii="Calibri" w:hAnsi="Calibri" w:cs="Calibri"/>
          <w:b/>
          <w:sz w:val="28"/>
          <w:szCs w:val="28"/>
          <w:lang w:val="uk-UA"/>
        </w:rPr>
        <w:t>орони навколишнього</w:t>
      </w:r>
      <w:r w:rsidRPr="00680A64">
        <w:rPr>
          <w:rStyle w:val="af5"/>
          <w:rFonts w:ascii="Calibri" w:hAnsi="Calibri" w:cs="Calibri"/>
          <w:b/>
          <w:sz w:val="28"/>
          <w:szCs w:val="28"/>
          <w:lang w:val="uk-UA"/>
        </w:rPr>
        <w:t xml:space="preserve"> с</w:t>
      </w:r>
      <w:r>
        <w:rPr>
          <w:rStyle w:val="af5"/>
          <w:rFonts w:ascii="Calibri" w:hAnsi="Calibri" w:cs="Calibri"/>
          <w:b/>
          <w:sz w:val="28"/>
          <w:szCs w:val="28"/>
          <w:lang w:val="uk-UA"/>
        </w:rPr>
        <w:t>ередовища</w:t>
      </w:r>
      <w:r w:rsidRPr="00680A64">
        <w:rPr>
          <w:rStyle w:val="af5"/>
          <w:rFonts w:ascii="Calibri" w:hAnsi="Calibri" w:cs="Calibri"/>
          <w:b/>
          <w:sz w:val="28"/>
          <w:szCs w:val="28"/>
          <w:lang w:val="uk-UA"/>
        </w:rPr>
        <w:t>.</w:t>
      </w:r>
    </w:p>
    <w:p w14:paraId="58706C00" w14:textId="77777777" w:rsidR="0043633D" w:rsidRDefault="0043633D" w:rsidP="0043633D">
      <w:pPr>
        <w:pStyle w:val="Twordnormal"/>
        <w:widowControl w:val="0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/>
          <w:i w:val="0"/>
          <w:iCs/>
          <w:sz w:val="24"/>
          <w:lang w:val="uk-UA"/>
        </w:rPr>
      </w:pPr>
      <w:r w:rsidRPr="002204E5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При</w:t>
      </w:r>
      <w:r w:rsidRPr="002204E5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2204E5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проведенні будівельно</w:t>
      </w:r>
      <w:r w:rsidRPr="002204E5">
        <w:rPr>
          <w:rFonts w:ascii="Times New Roman" w:hAnsi="Times New Roman"/>
          <w:i w:val="0"/>
          <w:color w:val="222222"/>
          <w:sz w:val="24"/>
          <w:lang w:val="uk-UA"/>
        </w:rPr>
        <w:t xml:space="preserve">-монтажних робіт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ПІДРЯДН</w:t>
      </w:r>
      <w:r w:rsidRPr="002204E5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ИКОМ</w:t>
      </w:r>
      <w:r w:rsidRPr="002204E5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2204E5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повинні бути розділені</w:t>
      </w:r>
      <w:r w:rsidRPr="002204E5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та</w:t>
      </w:r>
      <w:r w:rsidRPr="002204E5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 xml:space="preserve"> утилізовані</w:t>
      </w:r>
      <w:r w:rsidRPr="002204E5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2204E5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самостійно</w:t>
      </w:r>
      <w:r w:rsidRPr="002204E5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2204E5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сміття,</w:t>
      </w:r>
      <w:r w:rsidRPr="002204E5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2204E5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металобрухт і</w:t>
      </w:r>
      <w:r w:rsidRPr="002204E5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2204E5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побутові відходи</w:t>
      </w:r>
      <w:r w:rsidRPr="002204E5">
        <w:rPr>
          <w:rFonts w:ascii="Times New Roman" w:hAnsi="Times New Roman"/>
          <w:i w:val="0"/>
          <w:iCs/>
          <w:sz w:val="24"/>
          <w:lang w:val="uk-UA"/>
        </w:rPr>
        <w:t>.</w:t>
      </w:r>
    </w:p>
    <w:p w14:paraId="6BEC2340" w14:textId="77777777" w:rsidR="0043633D" w:rsidRDefault="0043633D" w:rsidP="0043633D">
      <w:pPr>
        <w:pStyle w:val="Twordnormal"/>
        <w:widowControl w:val="0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/>
          <w:i w:val="0"/>
          <w:iCs/>
          <w:sz w:val="24"/>
          <w:lang w:val="uk-UA"/>
        </w:rPr>
      </w:pP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 xml:space="preserve">Чорний та нержавіючий металобрухт розсортувати у відповідні контейнери для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lastRenderedPageBreak/>
        <w:t>металобрухту</w:t>
      </w:r>
      <w:r w:rsidRPr="0037711D">
        <w:rPr>
          <w:iCs/>
        </w:rPr>
        <w:t>.</w:t>
      </w:r>
    </w:p>
    <w:p w14:paraId="5D1133A0" w14:textId="77777777" w:rsidR="0043633D" w:rsidRPr="0037711D" w:rsidRDefault="0043633D" w:rsidP="0043633D">
      <w:pPr>
        <w:pStyle w:val="Twordnormal"/>
        <w:widowControl w:val="0"/>
        <w:spacing w:line="360" w:lineRule="auto"/>
        <w:ind w:left="1276" w:hanging="425"/>
        <w:rPr>
          <w:rStyle w:val="af5"/>
          <w:rFonts w:ascii="Times New Roman" w:hAnsi="Times New Roman"/>
          <w:b w:val="0"/>
          <w:bCs w:val="0"/>
          <w:i w:val="0"/>
          <w:iCs/>
          <w:kern w:val="0"/>
          <w:sz w:val="24"/>
          <w:szCs w:val="24"/>
          <w:lang w:val="uk-UA"/>
        </w:rPr>
      </w:pPr>
    </w:p>
    <w:p w14:paraId="77F6782F" w14:textId="77777777" w:rsidR="0043633D" w:rsidRPr="00711FD1" w:rsidRDefault="0043633D" w:rsidP="0043633D">
      <w:pPr>
        <w:pStyle w:val="Twordnormal"/>
        <w:widowControl w:val="0"/>
        <w:spacing w:line="360" w:lineRule="auto"/>
        <w:ind w:left="1276" w:hanging="425"/>
        <w:jc w:val="center"/>
        <w:rPr>
          <w:rStyle w:val="af5"/>
          <w:rFonts w:ascii="Calibri" w:hAnsi="Calibri" w:cs="Calibri"/>
          <w:b w:val="0"/>
          <w:sz w:val="28"/>
          <w:szCs w:val="28"/>
          <w:lang w:val="uk-UA"/>
        </w:rPr>
      </w:pPr>
      <w:r w:rsidRPr="00711FD1">
        <w:rPr>
          <w:rStyle w:val="af5"/>
          <w:rFonts w:ascii="Calibri" w:hAnsi="Calibri" w:cs="Calibri"/>
          <w:i w:val="0"/>
          <w:sz w:val="28"/>
          <w:szCs w:val="28"/>
          <w:lang w:val="uk-UA"/>
        </w:rPr>
        <w:t>Інші вимоги</w:t>
      </w:r>
      <w:r w:rsidRPr="00711FD1">
        <w:rPr>
          <w:rStyle w:val="af5"/>
          <w:rFonts w:ascii="Calibri" w:hAnsi="Calibri" w:cs="Calibri"/>
          <w:b w:val="0"/>
          <w:sz w:val="28"/>
          <w:szCs w:val="28"/>
          <w:lang w:val="uk-UA"/>
        </w:rPr>
        <w:t>.</w:t>
      </w:r>
    </w:p>
    <w:p w14:paraId="456D94F7" w14:textId="77777777" w:rsidR="0043633D" w:rsidRPr="00711FD1" w:rsidRDefault="0043633D" w:rsidP="0043633D">
      <w:pPr>
        <w:pStyle w:val="Twordnormal"/>
        <w:widowControl w:val="0"/>
        <w:numPr>
          <w:ilvl w:val="0"/>
          <w:numId w:val="33"/>
        </w:numPr>
        <w:spacing w:line="360" w:lineRule="auto"/>
        <w:ind w:left="1276" w:hanging="425"/>
        <w:rPr>
          <w:rStyle w:val="hps"/>
          <w:rFonts w:ascii="Times New Roman" w:hAnsi="Times New Roman"/>
          <w:b/>
          <w:i w:val="0"/>
          <w:iCs/>
          <w:sz w:val="24"/>
        </w:rPr>
      </w:pP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Окремі положення</w:t>
      </w:r>
      <w:r w:rsidRPr="00711FD1">
        <w:rPr>
          <w:rFonts w:ascii="Times New Roman" w:hAnsi="Times New Roman"/>
          <w:i w:val="0"/>
          <w:sz w:val="24"/>
          <w:lang w:val="uk-UA"/>
        </w:rPr>
        <w:t xml:space="preserve"> </w:t>
      </w: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цього завдання</w:t>
      </w:r>
      <w:r w:rsidRPr="00711FD1">
        <w:rPr>
          <w:rFonts w:ascii="Times New Roman" w:hAnsi="Times New Roman"/>
          <w:i w:val="0"/>
          <w:sz w:val="24"/>
          <w:lang w:val="uk-UA"/>
        </w:rPr>
        <w:t xml:space="preserve"> </w:t>
      </w:r>
      <w:r w:rsidRPr="00711FD1">
        <w:rPr>
          <w:rStyle w:val="hps"/>
          <w:rFonts w:ascii="Times New Roman" w:hAnsi="Times New Roman"/>
          <w:i w:val="0"/>
          <w:sz w:val="24"/>
          <w:lang w:val="uk-UA"/>
        </w:rPr>
        <w:t xml:space="preserve">можуть </w:t>
      </w:r>
      <w:proofErr w:type="spellStart"/>
      <w:r w:rsidRPr="00711FD1">
        <w:rPr>
          <w:rStyle w:val="hps"/>
          <w:rFonts w:ascii="Times New Roman" w:hAnsi="Times New Roman"/>
          <w:i w:val="0"/>
          <w:sz w:val="24"/>
          <w:lang w:val="uk-UA"/>
        </w:rPr>
        <w:t>уточнюватися</w:t>
      </w:r>
      <w:proofErr w:type="spellEnd"/>
      <w:r w:rsidRPr="00711FD1">
        <w:rPr>
          <w:rStyle w:val="hps"/>
          <w:rFonts w:ascii="Times New Roman" w:hAnsi="Times New Roman"/>
          <w:i w:val="0"/>
          <w:sz w:val="24"/>
          <w:lang w:val="uk-UA"/>
        </w:rPr>
        <w:t xml:space="preserve"> і</w:t>
      </w:r>
      <w:r w:rsidRPr="00711FD1">
        <w:rPr>
          <w:rFonts w:ascii="Times New Roman" w:hAnsi="Times New Roman"/>
          <w:i w:val="0"/>
          <w:sz w:val="24"/>
          <w:lang w:val="uk-UA"/>
        </w:rPr>
        <w:t xml:space="preserve"> </w:t>
      </w: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доповнюватися</w:t>
      </w:r>
      <w:r w:rsidRPr="00711FD1">
        <w:rPr>
          <w:rFonts w:ascii="Times New Roman" w:hAnsi="Times New Roman"/>
          <w:i w:val="0"/>
          <w:sz w:val="24"/>
          <w:lang w:val="uk-UA"/>
        </w:rPr>
        <w:t xml:space="preserve"> </w:t>
      </w: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в</w:t>
      </w:r>
      <w:r w:rsidRPr="00711FD1">
        <w:rPr>
          <w:rFonts w:ascii="Times New Roman" w:hAnsi="Times New Roman"/>
          <w:i w:val="0"/>
          <w:sz w:val="24"/>
          <w:lang w:val="uk-UA"/>
        </w:rPr>
        <w:t xml:space="preserve"> </w:t>
      </w: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ході виконання робіт</w:t>
      </w:r>
      <w:r w:rsidRPr="00711FD1">
        <w:rPr>
          <w:rFonts w:ascii="Times New Roman" w:hAnsi="Times New Roman"/>
          <w:i w:val="0"/>
          <w:sz w:val="24"/>
          <w:lang w:val="uk-UA"/>
        </w:rPr>
        <w:t xml:space="preserve"> </w:t>
      </w: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в</w:t>
      </w:r>
      <w:r w:rsidRPr="00711FD1">
        <w:rPr>
          <w:rFonts w:ascii="Times New Roman" w:hAnsi="Times New Roman"/>
          <w:i w:val="0"/>
          <w:sz w:val="24"/>
          <w:lang w:val="uk-UA"/>
        </w:rPr>
        <w:t xml:space="preserve"> </w:t>
      </w: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установленому порядку</w:t>
      </w:r>
      <w:r w:rsidRPr="00711FD1">
        <w:rPr>
          <w:rFonts w:ascii="Times New Roman" w:hAnsi="Times New Roman"/>
          <w:i w:val="0"/>
          <w:sz w:val="24"/>
          <w:lang w:val="uk-UA"/>
        </w:rPr>
        <w:t xml:space="preserve"> </w:t>
      </w: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за погодженням сторін</w:t>
      </w:r>
    </w:p>
    <w:p w14:paraId="17F8A52B" w14:textId="77777777" w:rsidR="0043633D" w:rsidRPr="00D76A06" w:rsidRDefault="0043633D" w:rsidP="0043633D">
      <w:pPr>
        <w:pStyle w:val="Twordnormal"/>
        <w:widowControl w:val="0"/>
        <w:numPr>
          <w:ilvl w:val="0"/>
          <w:numId w:val="33"/>
        </w:numPr>
        <w:spacing w:line="360" w:lineRule="auto"/>
        <w:ind w:left="1276" w:hanging="425"/>
        <w:rPr>
          <w:rStyle w:val="hps"/>
          <w:rFonts w:ascii="Times New Roman" w:hAnsi="Times New Roman"/>
          <w:b/>
          <w:i w:val="0"/>
          <w:iCs/>
          <w:sz w:val="24"/>
        </w:rPr>
      </w:pP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Роботи мають виконуватися відповідно до наступних посилань:</w:t>
      </w:r>
    </w:p>
    <w:p w14:paraId="4A760D42" w14:textId="7E42FE8B" w:rsidR="0043633D" w:rsidRPr="00DB6B7F" w:rsidRDefault="0043633D" w:rsidP="0043633D">
      <w:pPr>
        <w:pStyle w:val="Twordnormal"/>
        <w:widowControl w:val="0"/>
        <w:spacing w:line="360" w:lineRule="auto"/>
        <w:ind w:left="1276" w:firstLine="0"/>
        <w:rPr>
          <w:rStyle w:val="hps"/>
          <w:rFonts w:ascii="Times New Roman" w:hAnsi="Times New Roman"/>
          <w:i w:val="0"/>
          <w:sz w:val="24"/>
          <w:lang w:val="uk-UA"/>
        </w:rPr>
      </w:pPr>
      <w:r w:rsidRPr="007E0B0A">
        <w:rPr>
          <w:rStyle w:val="hps"/>
          <w:rFonts w:ascii="Times New Roman" w:hAnsi="Times New Roman"/>
          <w:i w:val="0"/>
          <w:sz w:val="24"/>
          <w:lang w:val="uk-UA"/>
        </w:rPr>
        <w:t xml:space="preserve">НПАОП 0.00-1.81-18 </w:t>
      </w: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«</w:t>
      </w:r>
      <w:r w:rsidRPr="00DB6B7F">
        <w:rPr>
          <w:rStyle w:val="hps"/>
          <w:rFonts w:ascii="Times New Roman" w:hAnsi="Times New Roman"/>
          <w:i w:val="0"/>
          <w:sz w:val="24"/>
          <w:lang w:val="uk-UA"/>
        </w:rPr>
        <w:t>ПРАВИЛА</w:t>
      </w:r>
      <w:r>
        <w:rPr>
          <w:rStyle w:val="hps"/>
          <w:rFonts w:ascii="Times New Roman" w:hAnsi="Times New Roman"/>
          <w:i w:val="0"/>
          <w:sz w:val="24"/>
          <w:lang w:val="uk-UA"/>
        </w:rPr>
        <w:t xml:space="preserve"> </w:t>
      </w:r>
      <w:r w:rsidRPr="00DB6B7F">
        <w:rPr>
          <w:rStyle w:val="hps"/>
          <w:rFonts w:ascii="Times New Roman" w:hAnsi="Times New Roman"/>
          <w:i w:val="0"/>
          <w:sz w:val="24"/>
          <w:lang w:val="uk-UA"/>
        </w:rPr>
        <w:t>охорони праці під час експлуатації обладнання, що працює під тиском»</w:t>
      </w:r>
    </w:p>
    <w:p w14:paraId="2DE77D30" w14:textId="77777777" w:rsidR="0043633D" w:rsidRPr="00711FD1" w:rsidRDefault="0043633D" w:rsidP="0043633D">
      <w:pPr>
        <w:pStyle w:val="Twordnormal"/>
        <w:widowControl w:val="0"/>
        <w:spacing w:line="360" w:lineRule="auto"/>
        <w:ind w:left="1276" w:firstLine="0"/>
        <w:rPr>
          <w:rStyle w:val="hps"/>
          <w:rFonts w:ascii="Times New Roman" w:hAnsi="Times New Roman"/>
          <w:b/>
          <w:i w:val="0"/>
          <w:iCs/>
          <w:sz w:val="24"/>
        </w:rPr>
      </w:pP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ПУЕ 2006</w:t>
      </w:r>
    </w:p>
    <w:p w14:paraId="24BA569B" w14:textId="77777777" w:rsidR="0043633D" w:rsidRPr="00711FD1" w:rsidRDefault="0043633D" w:rsidP="0043633D">
      <w:pPr>
        <w:pStyle w:val="Twordnormal"/>
        <w:widowControl w:val="0"/>
        <w:spacing w:line="360" w:lineRule="auto"/>
        <w:ind w:left="1276" w:firstLine="0"/>
        <w:rPr>
          <w:rStyle w:val="hps"/>
          <w:rFonts w:ascii="Times New Roman" w:hAnsi="Times New Roman"/>
          <w:b/>
          <w:i w:val="0"/>
          <w:iCs/>
          <w:sz w:val="24"/>
        </w:rPr>
      </w:pP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НАПБ А.01.001-2004 «Правила пожежної безпеки в Україні»</w:t>
      </w:r>
    </w:p>
    <w:p w14:paraId="1B994CAE" w14:textId="77777777" w:rsidR="0043633D" w:rsidRPr="00711FD1" w:rsidRDefault="0043633D" w:rsidP="0043633D">
      <w:pPr>
        <w:pStyle w:val="Twordnormal"/>
        <w:widowControl w:val="0"/>
        <w:spacing w:line="360" w:lineRule="auto"/>
        <w:ind w:left="1276" w:firstLine="0"/>
        <w:rPr>
          <w:rFonts w:ascii="Times New Roman" w:hAnsi="Times New Roman"/>
          <w:b/>
          <w:i w:val="0"/>
          <w:iCs/>
          <w:sz w:val="24"/>
        </w:rPr>
      </w:pP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інші діючі правила та норми</w:t>
      </w:r>
    </w:p>
    <w:p w14:paraId="3E525B1B" w14:textId="687D05EB" w:rsidR="00A8345A" w:rsidRPr="00CC47BB" w:rsidRDefault="00461942" w:rsidP="0043633D">
      <w:pPr>
        <w:pStyle w:val="1"/>
        <w:ind w:right="283"/>
        <w:rPr>
          <w:rFonts w:ascii="Calibri" w:hAnsi="Calibri"/>
          <w:i/>
          <w:iCs/>
          <w:sz w:val="20"/>
          <w:lang w:val="uk-UA"/>
        </w:rPr>
      </w:pPr>
      <w:r>
        <w:rPr>
          <w:rStyle w:val="af0"/>
          <w:rFonts w:ascii="Calibri" w:hAnsi="Calibri"/>
          <w:b/>
          <w:sz w:val="22"/>
          <w:szCs w:val="22"/>
          <w:lang w:val="uk-UA"/>
        </w:rPr>
        <w:t xml:space="preserve">       </w:t>
      </w:r>
    </w:p>
    <w:p w14:paraId="787DFC36" w14:textId="77777777" w:rsidR="009D7358" w:rsidRPr="00CC47BB" w:rsidRDefault="009D7358" w:rsidP="009D7358">
      <w:pPr>
        <w:pStyle w:val="Twordnormal"/>
        <w:widowControl w:val="0"/>
        <w:ind w:left="708" w:firstLine="1"/>
        <w:rPr>
          <w:rFonts w:ascii="Calibri" w:hAnsi="Calibri"/>
          <w:i w:val="0"/>
          <w:iCs/>
          <w:sz w:val="20"/>
          <w:szCs w:val="20"/>
          <w:lang w:val="uk-UA"/>
        </w:rPr>
      </w:pPr>
    </w:p>
    <w:p w14:paraId="321E69F1" w14:textId="77777777" w:rsidR="003701BE" w:rsidRPr="003701BE" w:rsidRDefault="003701BE" w:rsidP="003701BE">
      <w:pPr>
        <w:pStyle w:val="Twordnormal"/>
        <w:rPr>
          <w:rFonts w:ascii="Calibri" w:hAnsi="Calibri"/>
          <w:b/>
          <w:i w:val="0"/>
          <w:iCs/>
          <w:sz w:val="22"/>
          <w:szCs w:val="22"/>
          <w:lang w:val="uk-UA"/>
        </w:rPr>
      </w:pPr>
      <w:r w:rsidRPr="003701BE">
        <w:rPr>
          <w:rFonts w:ascii="Calibri" w:hAnsi="Calibri"/>
          <w:b/>
          <w:i w:val="0"/>
          <w:iCs/>
          <w:sz w:val="22"/>
          <w:szCs w:val="22"/>
          <w:lang w:val="uk-UA"/>
        </w:rPr>
        <w:t>ВИКОНАВ:</w:t>
      </w:r>
    </w:p>
    <w:p w14:paraId="51B53731" w14:textId="3411FC23" w:rsidR="008F0CD3" w:rsidRPr="002C4DD5" w:rsidRDefault="00EB47EE" w:rsidP="008F0CD3">
      <w:pPr>
        <w:pStyle w:val="Twordnormal"/>
        <w:rPr>
          <w:rStyle w:val="longtext"/>
          <w:rFonts w:ascii="Times New Roman" w:hAnsi="Times New Roman"/>
          <w:i w:val="0"/>
          <w:iCs/>
          <w:sz w:val="24"/>
        </w:rPr>
      </w:pPr>
      <w:r>
        <w:rPr>
          <w:rStyle w:val="longtext"/>
          <w:rFonts w:ascii="Times New Roman" w:hAnsi="Times New Roman"/>
          <w:i w:val="0"/>
          <w:iCs/>
          <w:sz w:val="24"/>
          <w:lang w:val="uk-UA"/>
        </w:rPr>
        <w:t>Головний енергетик</w:t>
      </w:r>
      <w:r w:rsidR="00A25780" w:rsidRPr="002C4DD5">
        <w:rPr>
          <w:rStyle w:val="longtext"/>
          <w:rFonts w:ascii="Times New Roman" w:hAnsi="Times New Roman"/>
          <w:i w:val="0"/>
          <w:iCs/>
          <w:sz w:val="24"/>
        </w:rPr>
        <w:tab/>
      </w:r>
      <w:r w:rsidR="00A25780" w:rsidRPr="002C4DD5">
        <w:rPr>
          <w:rStyle w:val="longtext"/>
          <w:rFonts w:ascii="Times New Roman" w:hAnsi="Times New Roman"/>
          <w:i w:val="0"/>
          <w:iCs/>
          <w:sz w:val="24"/>
        </w:rPr>
        <w:tab/>
      </w:r>
      <w:r w:rsidR="008F0CD3" w:rsidRPr="002C4DD5">
        <w:rPr>
          <w:rStyle w:val="longtext"/>
          <w:rFonts w:ascii="Times New Roman" w:hAnsi="Times New Roman"/>
          <w:i w:val="0"/>
          <w:iCs/>
          <w:sz w:val="24"/>
        </w:rPr>
        <w:tab/>
      </w:r>
      <w:r w:rsidR="00463A82" w:rsidRPr="002C4DD5">
        <w:rPr>
          <w:rStyle w:val="longtext"/>
          <w:rFonts w:ascii="Times New Roman" w:hAnsi="Times New Roman"/>
          <w:i w:val="0"/>
          <w:iCs/>
          <w:sz w:val="24"/>
        </w:rPr>
        <w:tab/>
      </w:r>
      <w:r w:rsidR="009D7358" w:rsidRPr="002C4DD5">
        <w:rPr>
          <w:rStyle w:val="longtext"/>
          <w:rFonts w:ascii="Times New Roman" w:hAnsi="Times New Roman"/>
          <w:i w:val="0"/>
          <w:iCs/>
          <w:sz w:val="24"/>
        </w:rPr>
        <w:tab/>
      </w:r>
      <w:r w:rsidR="00427C8B" w:rsidRPr="002C4DD5">
        <w:rPr>
          <w:rStyle w:val="longtext"/>
          <w:rFonts w:ascii="Times New Roman" w:hAnsi="Times New Roman"/>
          <w:i w:val="0"/>
          <w:iCs/>
          <w:sz w:val="24"/>
        </w:rPr>
        <w:t xml:space="preserve">   </w:t>
      </w:r>
      <w:r w:rsidR="008F0CD3" w:rsidRPr="002C4DD5">
        <w:rPr>
          <w:rStyle w:val="longtext"/>
          <w:rFonts w:ascii="Times New Roman" w:hAnsi="Times New Roman"/>
          <w:i w:val="0"/>
          <w:iCs/>
          <w:sz w:val="24"/>
        </w:rPr>
        <w:t>_______________</w:t>
      </w:r>
      <w:r w:rsidR="003701BE" w:rsidRPr="002C4DD5">
        <w:rPr>
          <w:rStyle w:val="longtext"/>
          <w:rFonts w:ascii="Times New Roman" w:hAnsi="Times New Roman"/>
          <w:i w:val="0"/>
          <w:iCs/>
          <w:sz w:val="24"/>
        </w:rPr>
        <w:t>А.І. Коневич</w:t>
      </w:r>
    </w:p>
    <w:p w14:paraId="30133662" w14:textId="77777777" w:rsidR="00DE01A7" w:rsidRDefault="00DE01A7" w:rsidP="008F0CD3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p w14:paraId="70E01A3B" w14:textId="53D319D7" w:rsidR="008F0CD3" w:rsidRPr="00CC47BB" w:rsidRDefault="00211F66" w:rsidP="00211F66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  <w:r>
        <w:rPr>
          <w:rFonts w:ascii="Calibri" w:hAnsi="Calibri"/>
          <w:i w:val="0"/>
          <w:iCs/>
          <w:sz w:val="20"/>
          <w:szCs w:val="20"/>
          <w:lang w:val="uk-UA"/>
        </w:rPr>
        <w:t xml:space="preserve"> </w:t>
      </w:r>
    </w:p>
    <w:p w14:paraId="605B2C30" w14:textId="77777777" w:rsidR="002D29B5" w:rsidRDefault="002D29B5" w:rsidP="007608AD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p w14:paraId="24BB16DD" w14:textId="77777777" w:rsidR="00D47A68" w:rsidRPr="002D29B5" w:rsidRDefault="00D47A68" w:rsidP="007608AD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sectPr w:rsidR="00D47A68" w:rsidRPr="002D29B5" w:rsidSect="002C7FA8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426" w:right="56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5CE3D5" w14:textId="77777777" w:rsidR="00F43BA7" w:rsidRDefault="00F43BA7">
      <w:r>
        <w:separator/>
      </w:r>
    </w:p>
  </w:endnote>
  <w:endnote w:type="continuationSeparator" w:id="0">
    <w:p w14:paraId="2691B148" w14:textId="77777777" w:rsidR="00F43BA7" w:rsidRDefault="00F43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ISOCTEUR">
    <w:altName w:val="Calibri"/>
    <w:charset w:val="CC"/>
    <w:family w:val="modern"/>
    <w:pitch w:val="fixed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C94D6A" w14:textId="77777777" w:rsidR="00961DB1" w:rsidRDefault="00961DB1" w:rsidP="0032057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EABD352" w14:textId="77777777" w:rsidR="00961DB1" w:rsidRDefault="00961DB1" w:rsidP="00D972B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F51904" w14:textId="77777777" w:rsidR="00961DB1" w:rsidRDefault="00961DB1" w:rsidP="00D972B8">
    <w:pPr>
      <w:pStyle w:val="a4"/>
      <w:framePr w:wrap="around" w:vAnchor="text" w:hAnchor="page" w:x="11142" w:y="19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2483E">
      <w:rPr>
        <w:rStyle w:val="a5"/>
        <w:noProof/>
      </w:rPr>
      <w:t>3</w:t>
    </w:r>
    <w:r>
      <w:rPr>
        <w:rStyle w:val="a5"/>
      </w:rPr>
      <w:fldChar w:fldCharType="end"/>
    </w:r>
  </w:p>
  <w:p w14:paraId="10CD9F86" w14:textId="77777777" w:rsidR="00961DB1" w:rsidRDefault="00961DB1" w:rsidP="00D972B8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66BB41" w14:textId="77777777" w:rsidR="00961DB1" w:rsidRPr="00A01018" w:rsidRDefault="009D5106">
    <w:pPr>
      <w:pStyle w:val="a4"/>
      <w:rPr>
        <w:lang w:val="uk-UA"/>
      </w:rPr>
    </w:pPr>
    <w:r>
      <w:rPr>
        <w:noProof/>
        <w:lang w:val="uk-UA" w:eastAsia="uk-UA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4E1E2420" wp14:editId="755CB378">
              <wp:simplePos x="0" y="0"/>
              <wp:positionH relativeFrom="margin">
                <wp:align>inside</wp:align>
              </wp:positionH>
              <wp:positionV relativeFrom="margin">
                <wp:align>bottom</wp:align>
              </wp:positionV>
              <wp:extent cx="7019925" cy="859155"/>
              <wp:effectExtent l="0" t="1270" r="0" b="0"/>
              <wp:wrapSquare wrapText="bothSides"/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19925" cy="859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687505C" id="Rectangle 1" o:spid="_x0000_s1026" style="position:absolute;margin-left:0;margin-top:0;width:552.75pt;height:67.65pt;z-index:251657728;visibility:visible;mso-wrap-style:square;mso-width-percent:0;mso-height-percent:0;mso-wrap-distance-left:0;mso-wrap-distance-top:0;mso-wrap-distance-right:0;mso-wrap-distance-bottom:0;mso-position-horizontal:inside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" filled="f" stroked="f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59D7F6" w14:textId="77777777" w:rsidR="00F43BA7" w:rsidRDefault="00F43BA7">
      <w:r>
        <w:separator/>
      </w:r>
    </w:p>
  </w:footnote>
  <w:footnote w:type="continuationSeparator" w:id="0">
    <w:p w14:paraId="4551726E" w14:textId="77777777" w:rsidR="00F43BA7" w:rsidRDefault="00F43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3ECDA2" w14:textId="77777777" w:rsidR="00961DB1" w:rsidRDefault="009D5106" w:rsidP="00235697">
    <w:pPr>
      <w:pStyle w:val="a3"/>
      <w:tabs>
        <w:tab w:val="clear" w:pos="9355"/>
        <w:tab w:val="right" w:pos="9911"/>
      </w:tabs>
      <w:ind w:right="572"/>
    </w:pPr>
    <w:r>
      <w:rPr>
        <w:noProof/>
        <w:lang w:val="uk-UA" w:eastAsia="uk-UA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73505BA0" wp14:editId="6CD7FD7C">
              <wp:simplePos x="0" y="0"/>
              <wp:positionH relativeFrom="page">
                <wp:posOffset>306070</wp:posOffset>
              </wp:positionH>
              <wp:positionV relativeFrom="page">
                <wp:posOffset>245745</wp:posOffset>
              </wp:positionV>
              <wp:extent cx="7005955" cy="10401300"/>
              <wp:effectExtent l="10795" t="17145" r="12700" b="1905"/>
              <wp:wrapNone/>
              <wp:docPr id="81" name="grpPageNex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05955" cy="10401300"/>
                        <a:chOff x="454" y="0"/>
                        <a:chExt cx="11170" cy="16556"/>
                      </a:xfrm>
                    </wpg:grpSpPr>
                    <wps:wsp>
                      <wps:cNvPr id="82" name="tbxIzme"/>
                      <wps:cNvSpPr txBox="1">
                        <a:spLocks noChangeArrowheads="1"/>
                      </wps:cNvSpPr>
                      <wps:spPr bwMode="auto">
                        <a:xfrm>
                          <a:off x="1134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05DE641" w14:textId="77777777" w:rsidR="00961DB1" w:rsidRPr="002979E3" w:rsidRDefault="00961DB1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3" name="Text Box 197"/>
                      <wps:cNvSpPr txBox="1">
                        <a:spLocks noChangeArrowheads="1"/>
                      </wps:cNvSpPr>
                      <wps:spPr bwMode="auto">
                        <a:xfrm>
                          <a:off x="1134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B238271" w14:textId="77777777" w:rsidR="00961DB1" w:rsidRPr="00A01018" w:rsidRDefault="00961DB1" w:rsidP="00D4393F">
                            <w:pPr>
                              <w:pStyle w:val="Twordizme"/>
                              <w:rPr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lang w:val="uk-UA"/>
                              </w:rPr>
                              <w:t>Вим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4" name="tbxIzmk"/>
                      <wps:cNvSpPr txBox="1">
                        <a:spLocks noChangeArrowheads="1"/>
                      </wps:cNvSpPr>
                      <wps:spPr bwMode="auto">
                        <a:xfrm>
                          <a:off x="1701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B14AB4F" w14:textId="77777777" w:rsidR="00961DB1" w:rsidRPr="002979E3" w:rsidRDefault="00961DB1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5" name="Text Box 199"/>
                      <wps:cNvSpPr txBox="1">
                        <a:spLocks noChangeArrowheads="1"/>
                      </wps:cNvSpPr>
                      <wps:spPr bwMode="auto">
                        <a:xfrm>
                          <a:off x="1701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5B029F4" w14:textId="77777777" w:rsidR="00961DB1" w:rsidRPr="00DF2469" w:rsidRDefault="00961DB1" w:rsidP="00D4393F">
                            <w:pPr>
                              <w:pStyle w:val="Twordizme"/>
                              <w:rPr>
                                <w:szCs w:val="20"/>
                              </w:rPr>
                            </w:pPr>
                            <w:r>
                              <w:t>К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>
                              <w:t>л.уч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6" name="tbxNdoc"/>
                      <wps:cNvSpPr txBox="1">
                        <a:spLocks noChangeArrowheads="1"/>
                      </wps:cNvSpPr>
                      <wps:spPr bwMode="auto">
                        <a:xfrm>
                          <a:off x="2835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FA5E4DF" w14:textId="77777777" w:rsidR="00961DB1" w:rsidRPr="00DF2469" w:rsidRDefault="00961DB1" w:rsidP="00D4393F">
                            <w:pPr>
                              <w:pStyle w:val="Twordizme"/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7" name="Text Box 201"/>
                      <wps:cNvSpPr txBox="1">
                        <a:spLocks noChangeArrowheads="1"/>
                      </wps:cNvSpPr>
                      <wps:spPr bwMode="auto">
                        <a:xfrm>
                          <a:off x="2835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768F7B6" w14:textId="77777777" w:rsidR="00961DB1" w:rsidRPr="00DF2469" w:rsidRDefault="00961DB1" w:rsidP="00D4393F">
                            <w:pPr>
                              <w:pStyle w:val="Twordizme"/>
                              <w:rPr>
                                <w:szCs w:val="20"/>
                              </w:rPr>
                            </w:pPr>
                            <w:r>
                              <w:t>№ док.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8" name="Text Box 202"/>
                      <wps:cNvSpPr txBox="1">
                        <a:spLocks noChangeArrowheads="1"/>
                      </wps:cNvSpPr>
                      <wps:spPr bwMode="auto">
                        <a:xfrm>
                          <a:off x="3402" y="15706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8292378" w14:textId="77777777" w:rsidR="00961DB1" w:rsidRDefault="00961DB1" w:rsidP="00D4393F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9" name="Text Box 203"/>
                      <wps:cNvSpPr txBox="1">
                        <a:spLocks noChangeArrowheads="1"/>
                      </wps:cNvSpPr>
                      <wps:spPr bwMode="auto">
                        <a:xfrm>
                          <a:off x="3402" y="1598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DDB8EC" w14:textId="77777777" w:rsidR="00961DB1" w:rsidRPr="00DF2469" w:rsidRDefault="00961DB1" w:rsidP="00D4393F">
                            <w:pPr>
                              <w:pStyle w:val="Twordizme"/>
                            </w:pPr>
                            <w:r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>
                              <w:t>дп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0" name="tbxIzmd"/>
                      <wps:cNvSpPr txBox="1">
                        <a:spLocks noChangeArrowheads="1"/>
                      </wps:cNvSpPr>
                      <wps:spPr bwMode="auto">
                        <a:xfrm>
                          <a:off x="4253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6844C21" w14:textId="77777777" w:rsidR="00961DB1" w:rsidRPr="00AF072F" w:rsidRDefault="00961DB1" w:rsidP="00D4393F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1" name="Text Box 205"/>
                      <wps:cNvSpPr txBox="1">
                        <a:spLocks noChangeArrowheads="1"/>
                      </wps:cNvSpPr>
                      <wps:spPr bwMode="auto">
                        <a:xfrm>
                          <a:off x="4253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5EC38F" w14:textId="77777777" w:rsidR="00961DB1" w:rsidRPr="009155C0" w:rsidRDefault="00961DB1" w:rsidP="00D4393F">
                            <w:pPr>
                              <w:pStyle w:val="Twordizme"/>
                            </w:pPr>
                            <w:r w:rsidRPr="009155C0">
                              <w:t>Дата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2" name="tbxOboz"/>
                      <wps:cNvSpPr txBox="1">
                        <a:spLocks noChangeArrowheads="1"/>
                      </wps:cNvSpPr>
                      <wps:spPr bwMode="auto">
                        <a:xfrm>
                          <a:off x="5160" y="15649"/>
                          <a:ext cx="5698" cy="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8AE1FD" w14:textId="77777777" w:rsidR="0004012E" w:rsidRPr="0004012E" w:rsidRDefault="0004012E" w:rsidP="0004012E">
                            <w:pPr>
                              <w:pStyle w:val="Twordnaim"/>
                              <w:rPr>
                                <w:rFonts w:ascii="Calibri" w:hAnsi="Calibri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  <wps:wsp>
                      <wps:cNvPr id="93" name="Text Box 207"/>
                      <wps:cNvSpPr txBox="1">
                        <a:spLocks noChangeArrowheads="1"/>
                      </wps:cNvSpPr>
                      <wps:spPr bwMode="auto">
                        <a:xfrm>
                          <a:off x="11057" y="15422"/>
                          <a:ext cx="567" cy="39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E5BA978" w14:textId="77777777" w:rsidR="00961DB1" w:rsidRPr="003A75B2" w:rsidRDefault="00961DB1" w:rsidP="00D4393F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</w:p>
                          <w:p w14:paraId="2D814FF0" w14:textId="77777777" w:rsidR="00961DB1" w:rsidRPr="00CA2394" w:rsidRDefault="00961DB1" w:rsidP="00D4393F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  <wps:wsp>
                      <wps:cNvPr id="94" name="tbxPage"/>
                      <wps:cNvSpPr txBox="1">
                        <a:spLocks noChangeArrowheads="1"/>
                      </wps:cNvSpPr>
                      <wps:spPr bwMode="auto">
                        <a:xfrm>
                          <a:off x="11057" y="15819"/>
                          <a:ext cx="567" cy="45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D3117A5" w14:textId="77777777" w:rsidR="00961DB1" w:rsidRPr="00D972B8" w:rsidRDefault="00961DB1" w:rsidP="00D972B8">
                            <w:pPr>
                              <w:jc w:val="center"/>
                              <w:rPr>
                                <w:rFonts w:ascii="ISOCPEUR" w:hAnsi="ISOCPEUR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5" name="tbxInpo"/>
                      <wps:cNvSpPr txBox="1">
                        <a:spLocks noChangeArrowheads="1"/>
                      </wps:cNvSpPr>
                      <wps:spPr bwMode="auto">
                        <a:xfrm>
                          <a:off x="737" y="14855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091F39" w14:textId="77777777" w:rsidR="00961DB1" w:rsidRPr="00901D73" w:rsidRDefault="00961DB1" w:rsidP="00D4393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96" name="Text Box 210"/>
                      <wps:cNvSpPr txBox="1">
                        <a:spLocks noChangeArrowheads="1"/>
                      </wps:cNvSpPr>
                      <wps:spPr bwMode="auto">
                        <a:xfrm>
                          <a:off x="454" y="14855"/>
                          <a:ext cx="283" cy="141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8DA596A" w14:textId="77777777" w:rsidR="00961DB1" w:rsidRPr="00A01018" w:rsidRDefault="00961DB1" w:rsidP="00D4393F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 w:rsidRPr="0068301B">
                              <w:t>нв</w:t>
                            </w:r>
                            <w:proofErr w:type="spellEnd"/>
                            <w:r w:rsidRPr="0068301B">
                              <w:t xml:space="preserve">. № </w:t>
                            </w:r>
                            <w:proofErr w:type="spellStart"/>
                            <w:proofErr w:type="gramStart"/>
                            <w:r>
                              <w:rPr>
                                <w:lang w:val="uk-UA"/>
                              </w:rPr>
                              <w:t>ориг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97" name="tbxInpd"/>
                      <wps:cNvSpPr txBox="1">
                        <a:spLocks noChangeArrowheads="1"/>
                      </wps:cNvSpPr>
                      <wps:spPr bwMode="auto">
                        <a:xfrm>
                          <a:off x="737" y="12871"/>
                          <a:ext cx="39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5ACC36" w14:textId="77777777" w:rsidR="00961DB1" w:rsidRPr="00693C49" w:rsidRDefault="00961DB1" w:rsidP="00693C49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98" name="Text Box 212"/>
                      <wps:cNvSpPr txBox="1">
                        <a:spLocks noChangeArrowheads="1"/>
                      </wps:cNvSpPr>
                      <wps:spPr bwMode="auto">
                        <a:xfrm>
                          <a:off x="454" y="12871"/>
                          <a:ext cx="283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946821" w14:textId="77777777" w:rsidR="00961DB1" w:rsidRPr="00FA5B34" w:rsidRDefault="00961DB1" w:rsidP="00D4393F">
                            <w:pPr>
                              <w:pStyle w:val="Twordaddfieldheads"/>
                            </w:pPr>
                            <w:r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>
                              <w:t>дп</w:t>
                            </w:r>
                            <w:proofErr w:type="spellEnd"/>
                            <w:r>
                              <w:t xml:space="preserve">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B9371F">
                              <w:t xml:space="preserve"> дата</w:t>
                            </w:r>
                          </w:p>
                          <w:p w14:paraId="0E6B7C74" w14:textId="77777777" w:rsidR="00961DB1" w:rsidRPr="00AF072F" w:rsidRDefault="00961DB1" w:rsidP="00D4393F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99" name="tbxInvz"/>
                      <wps:cNvSpPr txBox="1">
                        <a:spLocks noChangeArrowheads="1"/>
                      </wps:cNvSpPr>
                      <wps:spPr bwMode="auto">
                        <a:xfrm>
                          <a:off x="737" y="11453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CA1471" w14:textId="77777777" w:rsidR="00961DB1" w:rsidRPr="00693C49" w:rsidRDefault="00961DB1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100" name="Text Box 214"/>
                      <wps:cNvSpPr txBox="1">
                        <a:spLocks noChangeArrowheads="1"/>
                      </wps:cNvSpPr>
                      <wps:spPr bwMode="auto">
                        <a:xfrm>
                          <a:off x="454" y="11453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1BCFA6" w14:textId="77777777" w:rsidR="00961DB1" w:rsidRPr="00920A24" w:rsidRDefault="00961DB1" w:rsidP="00D4393F">
                            <w:pPr>
                              <w:pStyle w:val="Twordaddfieldheads"/>
                            </w:pPr>
                            <w:proofErr w:type="spellStart"/>
                            <w:r>
                              <w:t>Вза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м</w:t>
                            </w:r>
                            <w:r>
                              <w:t xml:space="preserve">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>
                              <w:t>нв</w:t>
                            </w:r>
                            <w:proofErr w:type="spellEnd"/>
                            <w:r>
                              <w:t>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01" name="Line 215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0" cy="1145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2" name="Line 216"/>
                      <wps:cNvCnPr>
                        <a:cxnSpLocks noChangeShapeType="1"/>
                      </wps:cNvCnPr>
                      <wps:spPr bwMode="auto">
                        <a:xfrm>
                          <a:off x="1134" y="16273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3" name="Line 217"/>
                      <wps:cNvCnPr>
                        <a:cxnSpLocks noChangeShapeType="1"/>
                      </wps:cNvCnPr>
                      <wps:spPr bwMode="auto">
                        <a:xfrm>
                          <a:off x="1701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4" name="Line 218"/>
                      <wps:cNvCnPr>
                        <a:cxnSpLocks noChangeShapeType="1"/>
                      </wps:cNvCnPr>
                      <wps:spPr bwMode="auto">
                        <a:xfrm>
                          <a:off x="2268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5" name="Line 219"/>
                      <wps:cNvCnPr>
                        <a:cxnSpLocks noChangeShapeType="1"/>
                      </wps:cNvCnPr>
                      <wps:spPr bwMode="auto">
                        <a:xfrm>
                          <a:off x="3402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6" name="Line 220"/>
                      <wps:cNvCnPr>
                        <a:cxnSpLocks noChangeShapeType="1"/>
                      </wps:cNvCnPr>
                      <wps:spPr bwMode="auto">
                        <a:xfrm>
                          <a:off x="4253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7" name="Line 221"/>
                      <wps:cNvCnPr>
                        <a:cxnSpLocks noChangeShapeType="1"/>
                      </wps:cNvCnPr>
                      <wps:spPr bwMode="auto">
                        <a:xfrm>
                          <a:off x="4820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8" name="Line 222"/>
                      <wps:cNvCnPr>
                        <a:cxnSpLocks noChangeShapeType="1"/>
                      </wps:cNvCnPr>
                      <wps:spPr bwMode="auto">
                        <a:xfrm>
                          <a:off x="1134" y="15422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9" name="Text Box 223"/>
                      <wps:cNvSpPr txBox="1">
                        <a:spLocks noChangeArrowheads="1"/>
                      </wps:cNvSpPr>
                      <wps:spPr bwMode="auto">
                        <a:xfrm>
                          <a:off x="10206" y="16273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4D67A1" w14:textId="77777777" w:rsidR="00961DB1" w:rsidRPr="003A75B2" w:rsidRDefault="00961DB1" w:rsidP="00D4393F">
                            <w:pPr>
                              <w:pStyle w:val="Twordcopyformat"/>
                            </w:pPr>
                            <w:r>
                              <w:t>Формат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0" name="tbxFrmt"/>
                      <wps:cNvSpPr txBox="1">
                        <a:spLocks noChangeArrowheads="1"/>
                      </wps:cNvSpPr>
                      <wps:spPr bwMode="auto">
                        <a:xfrm>
                          <a:off x="11057" y="16273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35DC09" w14:textId="77777777" w:rsidR="00961DB1" w:rsidRPr="003A75B2" w:rsidRDefault="00961DB1" w:rsidP="00D4393F">
                            <w:pPr>
                              <w:pStyle w:val="Twordcopyformat"/>
                            </w:pPr>
                            <w:r>
                              <w:t>А4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1" name="Text Box 225"/>
                      <wps:cNvSpPr txBox="1">
                        <a:spLocks noChangeArrowheads="1"/>
                      </wps:cNvSpPr>
                      <wps:spPr bwMode="auto">
                        <a:xfrm>
                          <a:off x="4820" y="16273"/>
                          <a:ext cx="1701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C6F1C8" w14:textId="77777777" w:rsidR="00961DB1" w:rsidRPr="003A75B2" w:rsidRDefault="00961DB1" w:rsidP="00D4393F">
                            <w:pPr>
                              <w:pStyle w:val="Twordcopyformat"/>
                            </w:pPr>
                            <w:r>
                              <w:rPr>
                                <w:lang w:val="uk-UA"/>
                              </w:rPr>
                              <w:t>Копіював</w:t>
                            </w:r>
                            <w:r>
                              <w:t>:</w:t>
                            </w:r>
                          </w:p>
                          <w:p w14:paraId="66365228" w14:textId="77777777" w:rsidR="00961DB1" w:rsidRPr="00AF072F" w:rsidRDefault="00961DB1" w:rsidP="00D4393F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2" name="Line 226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3" name="Line 227"/>
                      <wps:cNvCnPr>
                        <a:cxnSpLocks noChangeShapeType="1"/>
                      </wps:cNvCnPr>
                      <wps:spPr bwMode="auto">
                        <a:xfrm>
                          <a:off x="11624" y="0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4" name="Line 228"/>
                      <wps:cNvCnPr>
                        <a:cxnSpLocks noChangeShapeType="1"/>
                      </wps:cNvCnPr>
                      <wps:spPr bwMode="auto">
                        <a:xfrm>
                          <a:off x="1134" y="1598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5" name="tbxIzml"/>
                      <wps:cNvSpPr txBox="1">
                        <a:spLocks noChangeArrowheads="1"/>
                      </wps:cNvSpPr>
                      <wps:spPr bwMode="auto">
                        <a:xfrm>
                          <a:off x="2268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8D1AA0D" w14:textId="77777777" w:rsidR="00961DB1" w:rsidRPr="002979E3" w:rsidRDefault="00961DB1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16" name="Text Box 230"/>
                      <wps:cNvSpPr txBox="1">
                        <a:spLocks noChangeArrowheads="1"/>
                      </wps:cNvSpPr>
                      <wps:spPr bwMode="auto">
                        <a:xfrm>
                          <a:off x="2268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EAE9EB3" w14:textId="77777777" w:rsidR="00961DB1" w:rsidRPr="00DF2469" w:rsidRDefault="00961DB1" w:rsidP="00D4393F">
                            <w:pPr>
                              <w:pStyle w:val="Twordizme"/>
                            </w:pPr>
                            <w:r>
                              <w:t>Лист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17" name="Line 231"/>
                      <wps:cNvCnPr>
                        <a:cxnSpLocks noChangeShapeType="1"/>
                      </wps:cNvCnPr>
                      <wps:spPr bwMode="auto">
                        <a:xfrm>
                          <a:off x="2835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3505BA0" id="grpPageNext" o:spid="_x0000_s1026" style="position:absolute;margin-left:24.1pt;margin-top:19.35pt;width:551.65pt;height:819pt;z-index:251656704;mso-position-horizontal-relative:page;mso-position-vertical-relative:page" coordorigin="454" coordsize="11170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bxIzme" o:spid="_x0000_s1027" type="#_x0000_t202" style="position:absolute;left:1134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" filled="f" strokeweight=".5pt">
                <v:textbox inset="0,.5mm,0,0">
                  <w:txbxContent>
                    <w:p w14:paraId="005DE641" w14:textId="77777777" w:rsidR="00961DB1" w:rsidRPr="002979E3" w:rsidRDefault="00961DB1" w:rsidP="002979E3"/>
                  </w:txbxContent>
                </v:textbox>
              </v:shape>
              <v:shape id="Text Box 197" o:spid="_x0000_s1028" type="#_x0000_t202" style="position:absolute;left:1134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" filled="f" strokeweight=".5pt">
                <v:textbox inset="0,.5mm,0,0">
                  <w:txbxContent>
                    <w:p w14:paraId="7B238271" w14:textId="77777777" w:rsidR="00961DB1" w:rsidRPr="00A01018" w:rsidRDefault="00961DB1" w:rsidP="00D4393F">
                      <w:pPr>
                        <w:pStyle w:val="Twordizme"/>
                        <w:rPr>
                          <w:lang w:val="uk-UA"/>
                        </w:rPr>
                      </w:pPr>
                      <w:proofErr w:type="spellStart"/>
                      <w:r>
                        <w:rPr>
                          <w:lang w:val="uk-UA"/>
                        </w:rPr>
                        <w:t>Вим</w:t>
                      </w:r>
                      <w:proofErr w:type="spellEnd"/>
                      <w:r>
                        <w:rPr>
                          <w:lang w:val="uk-UA"/>
                        </w:rPr>
                        <w:t>.</w:t>
                      </w:r>
                    </w:p>
                  </w:txbxContent>
                </v:textbox>
              </v:shape>
              <v:shape id="tbxIzmk" o:spid="_x0000_s1029" type="#_x0000_t202" style="position:absolute;left:1701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" filled="f" strokeweight=".5pt">
                <v:textbox inset="0,.5mm,0,0">
                  <w:txbxContent>
                    <w:p w14:paraId="4B14AB4F" w14:textId="77777777" w:rsidR="00961DB1" w:rsidRPr="002979E3" w:rsidRDefault="00961DB1" w:rsidP="002979E3"/>
                  </w:txbxContent>
                </v:textbox>
              </v:shape>
              <v:shape id="Text Box 199" o:spid="_x0000_s1030" type="#_x0000_t202" style="position:absolute;left:1701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" filled="f" strokeweight=".5pt">
                <v:textbox inset="0,.5mm,0,0">
                  <w:txbxContent>
                    <w:p w14:paraId="65B029F4" w14:textId="77777777" w:rsidR="00961DB1" w:rsidRPr="00DF2469" w:rsidRDefault="00961DB1" w:rsidP="00D4393F">
                      <w:pPr>
                        <w:pStyle w:val="Twordizme"/>
                        <w:rPr>
                          <w:szCs w:val="20"/>
                        </w:rPr>
                      </w:pPr>
                      <w:r>
                        <w:t>К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л.уч</w:t>
                      </w:r>
                      <w:proofErr w:type="spellEnd"/>
                    </w:p>
                  </w:txbxContent>
                </v:textbox>
              </v:shape>
              <v:shape id="tbxNdoc" o:spid="_x0000_s1031" type="#_x0000_t202" style="position:absolute;left:2835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" filled="f" strokeweight=".5pt">
                <v:textbox inset="0,.5mm,0,0">
                  <w:txbxContent>
                    <w:p w14:paraId="4FA5E4DF" w14:textId="77777777" w:rsidR="00961DB1" w:rsidRPr="00DF2469" w:rsidRDefault="00961DB1" w:rsidP="00D4393F">
                      <w:pPr>
                        <w:pStyle w:val="Twordizme"/>
                      </w:pPr>
                    </w:p>
                  </w:txbxContent>
                </v:textbox>
              </v:shape>
              <v:shape id="Text Box 201" o:spid="_x0000_s1032" type="#_x0000_t202" style="position:absolute;left:2835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" filled="f" strokeweight=".5pt">
                <v:textbox inset="0,.5mm,0,0">
                  <w:txbxContent>
                    <w:p w14:paraId="7768F7B6" w14:textId="77777777" w:rsidR="00961DB1" w:rsidRPr="00DF2469" w:rsidRDefault="00961DB1" w:rsidP="00D4393F">
                      <w:pPr>
                        <w:pStyle w:val="Twordizme"/>
                        <w:rPr>
                          <w:szCs w:val="20"/>
                        </w:rPr>
                      </w:pPr>
                      <w:r>
                        <w:t>№ док.</w:t>
                      </w:r>
                    </w:p>
                  </w:txbxContent>
                </v:textbox>
              </v:shape>
              <v:shape id="Text Box 202" o:spid="_x0000_s1033" type="#_x0000_t202" style="position:absolute;left:3402;top:15706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" filled="f" strokeweight=".5pt">
                <v:textbox inset="0,.5mm,0,0">
                  <w:txbxContent>
                    <w:p w14:paraId="78292378" w14:textId="77777777" w:rsidR="00961DB1" w:rsidRDefault="00961DB1" w:rsidP="00D4393F">
                      <w:pPr>
                        <w:pStyle w:val="Tworddate"/>
                      </w:pPr>
                    </w:p>
                  </w:txbxContent>
                </v:textbox>
              </v:shape>
              <v:shape id="Text Box 203" o:spid="_x0000_s1034" type="#_x0000_t202" style="position:absolute;left:3402;top:1598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" filled="f" strokeweight=".5pt">
                <v:textbox inset="0,.5mm,0,0">
                  <w:txbxContent>
                    <w:p w14:paraId="61DDB8EC" w14:textId="77777777" w:rsidR="00961DB1" w:rsidRPr="00DF2469" w:rsidRDefault="00961DB1" w:rsidP="00D4393F">
                      <w:pPr>
                        <w:pStyle w:val="Twordizme"/>
                      </w:pPr>
                      <w:r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дп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</v:shape>
              <v:shape id="tbxIzmd" o:spid="_x0000_s1035" type="#_x0000_t202" style="position:absolute;left:4253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" filled="f" strokeweight=".5pt">
                <v:textbox inset="0,.5mm,0,0">
                  <w:txbxContent>
                    <w:p w14:paraId="76844C21" w14:textId="77777777" w:rsidR="00961DB1" w:rsidRPr="00AF072F" w:rsidRDefault="00961DB1" w:rsidP="00D4393F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shape>
              <v:shape id="Text Box 205" o:spid="_x0000_s1036" type="#_x0000_t202" style="position:absolute;left:4253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" filled="f" strokeweight=".5pt">
                <v:textbox inset="0,.5mm,0,0">
                  <w:txbxContent>
                    <w:p w14:paraId="055EC38F" w14:textId="77777777" w:rsidR="00961DB1" w:rsidRPr="009155C0" w:rsidRDefault="00961DB1" w:rsidP="00D4393F">
                      <w:pPr>
                        <w:pStyle w:val="Twordizme"/>
                      </w:pPr>
                      <w:r w:rsidRPr="009155C0">
                        <w:t>Дата</w:t>
                      </w:r>
                    </w:p>
                  </w:txbxContent>
                </v:textbox>
              </v:shape>
              <v:shape id="tbxOboz" o:spid="_x0000_s1037" type="#_x0000_t202" style="position:absolute;left:5160;top:15649;width:5698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" filled="f" stroked="f">
                <v:textbox inset=",0,,0">
                  <w:txbxContent>
                    <w:p w14:paraId="318AE1FD" w14:textId="77777777" w:rsidR="0004012E" w:rsidRPr="0004012E" w:rsidRDefault="0004012E" w:rsidP="0004012E">
                      <w:pPr>
                        <w:pStyle w:val="Twordnaim"/>
                        <w:rPr>
                          <w:rFonts w:ascii="Calibri" w:hAnsi="Calibri"/>
                          <w:sz w:val="24"/>
                          <w:szCs w:val="24"/>
                          <w:lang w:val="uk-UA"/>
                        </w:rPr>
                      </w:pPr>
                    </w:p>
                  </w:txbxContent>
                </v:textbox>
              </v:shape>
              <v:shape id="Text Box 207" o:spid="_x0000_s1038" type="#_x0000_t202" style="position:absolute;left:11057;top:15422;width:56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" filled="f" strokeweight="1.5pt">
                <v:textbox inset="0,1mm,0,0">
                  <w:txbxContent>
                    <w:p w14:paraId="4E5BA978" w14:textId="77777777" w:rsidR="00961DB1" w:rsidRPr="003A75B2" w:rsidRDefault="00961DB1" w:rsidP="00D4393F">
                      <w:pPr>
                        <w:pStyle w:val="Twordlitlistlistov"/>
                      </w:pPr>
                      <w:r>
                        <w:t>Лист</w:t>
                      </w:r>
                    </w:p>
                    <w:p w14:paraId="2D814FF0" w14:textId="77777777" w:rsidR="00961DB1" w:rsidRPr="00CA2394" w:rsidRDefault="00961DB1" w:rsidP="00D4393F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  <v:shape id="tbxPage" o:spid="_x0000_s1039" type="#_x0000_t202" style="position:absolute;left:11057;top:15819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" filled="f" strokeweight="1.5pt">
                <v:textbox inset="0,0,0,0">
                  <w:txbxContent>
                    <w:p w14:paraId="5D3117A5" w14:textId="77777777" w:rsidR="00961DB1" w:rsidRPr="00D972B8" w:rsidRDefault="00961DB1" w:rsidP="00D972B8">
                      <w:pPr>
                        <w:jc w:val="center"/>
                        <w:rPr>
                          <w:rFonts w:ascii="ISOCPEUR" w:hAnsi="ISOCPEUR"/>
                          <w:szCs w:val="20"/>
                        </w:rPr>
                      </w:pPr>
                    </w:p>
                  </w:txbxContent>
                </v:textbox>
              </v:shape>
              <v:shape id="tbxInpo" o:spid="_x0000_s1040" type="#_x0000_t202" style="position:absolute;left:737;top:14855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21091F39" w14:textId="77777777" w:rsidR="00961DB1" w:rsidRPr="00901D73" w:rsidRDefault="00961DB1" w:rsidP="00D4393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10" o:spid="_x0000_s1041" type="#_x0000_t202" style="position:absolute;left:454;top:14855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" filled="f" strokeweight="1.5pt">
                <v:textbox style="layout-flow:vertical;mso-layout-flow-alt:bottom-to-top" inset="0,0,0,0">
                  <w:txbxContent>
                    <w:p w14:paraId="68DA596A" w14:textId="77777777" w:rsidR="00961DB1" w:rsidRPr="00A01018" w:rsidRDefault="00961DB1" w:rsidP="00D4393F">
                      <w:pPr>
                        <w:pStyle w:val="Twordaddfieldheads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68301B">
                        <w:t>нв</w:t>
                      </w:r>
                      <w:proofErr w:type="spellEnd"/>
                      <w:r w:rsidRPr="0068301B">
                        <w:t xml:space="preserve">. № </w:t>
                      </w:r>
                      <w:proofErr w:type="spellStart"/>
                      <w:proofErr w:type="gramStart"/>
                      <w:r>
                        <w:rPr>
                          <w:lang w:val="uk-UA"/>
                        </w:rPr>
                        <w:t>ориг</w:t>
                      </w:r>
                      <w:proofErr w:type="spellEnd"/>
                      <w:r>
                        <w:rPr>
                          <w:lang w:val="uk-UA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  <v:shape id="tbxInpd" o:spid="_x0000_s1042" type="#_x0000_t202" style="position:absolute;left:737;top:12871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275ACC36" w14:textId="77777777" w:rsidR="00961DB1" w:rsidRPr="00693C49" w:rsidRDefault="00961DB1" w:rsidP="00693C49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Text Box 212" o:spid="_x0000_s1043" type="#_x0000_t202" style="position:absolute;left:454;top:12871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2E946821" w14:textId="77777777" w:rsidR="00961DB1" w:rsidRPr="00FA5B34" w:rsidRDefault="00961DB1" w:rsidP="00D4393F">
                      <w:pPr>
                        <w:pStyle w:val="Twordaddfieldheads"/>
                      </w:pPr>
                      <w:r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дп</w:t>
                      </w:r>
                      <w:proofErr w:type="spellEnd"/>
                      <w:r>
                        <w:t xml:space="preserve">. 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B9371F">
                        <w:t xml:space="preserve"> дата</w:t>
                      </w:r>
                    </w:p>
                    <w:p w14:paraId="0E6B7C74" w14:textId="77777777" w:rsidR="00961DB1" w:rsidRPr="00AF072F" w:rsidRDefault="00961DB1" w:rsidP="00D4393F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tbxInvz" o:spid="_x0000_s1044" type="#_x0000_t202" style="position:absolute;left:737;top:11453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1DCA1471" w14:textId="77777777" w:rsidR="00961DB1" w:rsidRPr="00693C49" w:rsidRDefault="00961DB1" w:rsidP="00693C49"/>
                  </w:txbxContent>
                </v:textbox>
              </v:shape>
              <v:shape id="Text Box 214" o:spid="_x0000_s1045" type="#_x0000_t202" style="position:absolute;left:454;top:11453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" strokeweight="1.5pt">
                <v:textbox style="layout-flow:vertical;mso-layout-flow-alt:bottom-to-top" inset="0,0,0,0">
                  <w:txbxContent>
                    <w:p w14:paraId="5F1BCFA6" w14:textId="77777777" w:rsidR="00961DB1" w:rsidRPr="00920A24" w:rsidRDefault="00961DB1" w:rsidP="00D4393F">
                      <w:pPr>
                        <w:pStyle w:val="Twordaddfieldheads"/>
                      </w:pPr>
                      <w:proofErr w:type="spellStart"/>
                      <w:r>
                        <w:t>Вза</w:t>
                      </w:r>
                      <w:proofErr w:type="spellEnd"/>
                      <w:r>
                        <w:rPr>
                          <w:lang w:val="uk-UA"/>
                        </w:rPr>
                        <w:t>м</w:t>
                      </w:r>
                      <w:r>
                        <w:t xml:space="preserve">. 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нв</w:t>
                      </w:r>
                      <w:proofErr w:type="spellEnd"/>
                      <w:r>
                        <w:t>. №</w:t>
                      </w:r>
                    </w:p>
                  </w:txbxContent>
                </v:textbox>
              </v:shape>
              <v:line id="Line 215" o:spid="_x0000_s1046" style="position:absolute;visibility:visible;mso-wrap-style:square" from="1134,0" to="1134,11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" strokeweight="1.5pt"/>
              <v:line id="Line 216" o:spid="_x0000_s1047" style="position:absolute;visibility:visible;mso-wrap-style:square" from="1134,16273" to="11055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" strokeweight="1.5pt"/>
              <v:line id="Line 217" o:spid="_x0000_s1048" style="position:absolute;visibility:visible;mso-wrap-style:square" from="1701,15422" to="1701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" strokeweight="1.5pt"/>
              <v:line id="Line 218" o:spid="_x0000_s1049" style="position:absolute;visibility:visible;mso-wrap-style:square" from="2268,15422" to="2268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" strokeweight="1.5pt"/>
              <v:line id="Line 219" o:spid="_x0000_s1050" style="position:absolute;visibility:visible;mso-wrap-style:square" from="3402,15422" to="3402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" strokeweight="1.5pt"/>
              <v:line id="Line 220" o:spid="_x0000_s1051" style="position:absolute;visibility:visible;mso-wrap-style:square" from="4253,15422" to="4253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" strokeweight="1.5pt"/>
              <v:line id="Line 221" o:spid="_x0000_s1052" style="position:absolute;visibility:visible;mso-wrap-style:square" from="4820,15422" to="4820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" strokeweight="1.5pt"/>
              <v:line id="Line 222" o:spid="_x0000_s1053" style="position:absolute;visibility:visible;mso-wrap-style:square" from="1134,15422" to="11055,154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" strokeweight="1.5pt"/>
              <v:shape id="Text Box 223" o:spid="_x0000_s1054" type="#_x0000_t202" style="position:absolute;left:10206;top:16273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" filled="f" stroked="f" strokeweight="1.5pt">
                <v:textbox inset="0,0,0,0">
                  <w:txbxContent>
                    <w:p w14:paraId="384D67A1" w14:textId="77777777" w:rsidR="00961DB1" w:rsidRPr="003A75B2" w:rsidRDefault="00961DB1" w:rsidP="00D4393F">
                      <w:pPr>
                        <w:pStyle w:val="Twordcopyformat"/>
                      </w:pPr>
                      <w:r>
                        <w:t>Формат</w:t>
                      </w:r>
                    </w:p>
                  </w:txbxContent>
                </v:textbox>
              </v:shape>
              <v:shape id="tbxFrmt" o:spid="_x0000_s1055" type="#_x0000_t202" style="position:absolute;left:11057;top:16273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" filled="f" stroked="f" strokeweight="1.5pt">
                <v:textbox inset="0,0,0,0">
                  <w:txbxContent>
                    <w:p w14:paraId="2735DC09" w14:textId="77777777" w:rsidR="00961DB1" w:rsidRPr="003A75B2" w:rsidRDefault="00961DB1" w:rsidP="00D4393F">
                      <w:pPr>
                        <w:pStyle w:val="Twordcopyformat"/>
                      </w:pPr>
                      <w:r>
                        <w:t>А4</w:t>
                      </w:r>
                    </w:p>
                  </w:txbxContent>
                </v:textbox>
              </v:shape>
              <v:shape id="Text Box 225" o:spid="_x0000_s1056" type="#_x0000_t202" style="position:absolute;left:4820;top:16273;width:170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" filled="f" stroked="f">
                <v:textbox inset="0,0,0,0">
                  <w:txbxContent>
                    <w:p w14:paraId="37C6F1C8" w14:textId="77777777" w:rsidR="00961DB1" w:rsidRPr="003A75B2" w:rsidRDefault="00961DB1" w:rsidP="00D4393F">
                      <w:pPr>
                        <w:pStyle w:val="Twordcopyformat"/>
                      </w:pPr>
                      <w:r>
                        <w:rPr>
                          <w:lang w:val="uk-UA"/>
                        </w:rPr>
                        <w:t>Копіював</w:t>
                      </w:r>
                      <w:r>
                        <w:t>:</w:t>
                      </w:r>
                    </w:p>
                    <w:p w14:paraId="66365228" w14:textId="77777777" w:rsidR="00961DB1" w:rsidRPr="00AF072F" w:rsidRDefault="00961DB1" w:rsidP="00D4393F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line id="Line 226" o:spid="_x0000_s1057" style="position:absolute;visibility:visible;mso-wrap-style:square" from="1134,0" to="1162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" strokeweight="1.5pt"/>
              <v:line id="Line 227" o:spid="_x0000_s1058" style="position:absolute;visibility:visible;mso-wrap-style:square" from="11624,0" to="11624,16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" strokeweight="1.5pt"/>
              <v:line id="Line 228" o:spid="_x0000_s1059" style="position:absolute;visibility:visible;mso-wrap-style:square" from="1134,15989" to="4819,15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" strokeweight="1.5pt"/>
              <v:shape id="tbxIzml" o:spid="_x0000_s1060" type="#_x0000_t202" style="position:absolute;left:2268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" filled="f" strokeweight=".5pt">
                <v:textbox inset="0,.5mm,0,0">
                  <w:txbxContent>
                    <w:p w14:paraId="48D1AA0D" w14:textId="77777777" w:rsidR="00961DB1" w:rsidRPr="002979E3" w:rsidRDefault="00961DB1" w:rsidP="002979E3"/>
                  </w:txbxContent>
                </v:textbox>
              </v:shape>
              <v:shape id="Text Box 230" o:spid="_x0000_s1061" type="#_x0000_t202" style="position:absolute;left:2268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" filled="f" strokeweight=".5pt">
                <v:textbox inset="0,.5mm,0,0">
                  <w:txbxContent>
                    <w:p w14:paraId="6EAE9EB3" w14:textId="77777777" w:rsidR="00961DB1" w:rsidRPr="00DF2469" w:rsidRDefault="00961DB1" w:rsidP="00D4393F">
                      <w:pPr>
                        <w:pStyle w:val="Twordizme"/>
                      </w:pPr>
                      <w:r>
                        <w:t>Лист</w:t>
                      </w:r>
                    </w:p>
                  </w:txbxContent>
                </v:textbox>
              </v:shape>
              <v:line id="Line 231" o:spid="_x0000_s1062" style="position:absolute;visibility:visible;mso-wrap-style:square" from="2835,15422" to="2835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" strokeweight="1.5pt"/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1008BC" w14:textId="77777777" w:rsidR="00961DB1" w:rsidRPr="00801992" w:rsidRDefault="009D5106" w:rsidP="00A01018">
    <w:pPr>
      <w:tabs>
        <w:tab w:val="left" w:pos="6804"/>
        <w:tab w:val="left" w:pos="7513"/>
        <w:tab w:val="left" w:pos="7939"/>
        <w:tab w:val="left" w:pos="8222"/>
      </w:tabs>
      <w:jc w:val="center"/>
      <w:rPr>
        <w:rFonts w:ascii="Calibri" w:hAnsi="Calibri" w:cs="Arial"/>
        <w:b/>
        <w:color w:val="0033CC"/>
        <w:lang w:val="uk-UA"/>
      </w:rPr>
    </w:pPr>
    <w:r w:rsidRPr="00801992">
      <w:rPr>
        <w:rFonts w:ascii="Calibri" w:hAnsi="Calibri"/>
        <w:noProof/>
        <w:lang w:val="uk-UA" w:eastAsia="uk-UA"/>
      </w:rPr>
      <w:drawing>
        <wp:inline distT="0" distB="0" distL="0" distR="0" wp14:anchorId="352481B2" wp14:editId="5490690C">
          <wp:extent cx="1134110" cy="581660"/>
          <wp:effectExtent l="0" t="0" r="8890" b="8890"/>
          <wp:docPr id="126" name="Рисунок 1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4110" cy="581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2C05D1" w14:textId="77777777" w:rsidR="00961DB1" w:rsidRPr="00801992" w:rsidRDefault="00BF6B76" w:rsidP="00A01018">
    <w:pPr>
      <w:jc w:val="center"/>
      <w:outlineLvl w:val="0"/>
      <w:rPr>
        <w:rFonts w:ascii="Calibri" w:hAnsi="Calibri"/>
        <w:b/>
        <w:sz w:val="20"/>
        <w:szCs w:val="20"/>
        <w:lang w:val="uk-UA"/>
      </w:rPr>
    </w:pPr>
    <w:r>
      <w:rPr>
        <w:rFonts w:ascii="Calibri" w:hAnsi="Calibri"/>
        <w:b/>
        <w:sz w:val="20"/>
        <w:szCs w:val="20"/>
        <w:lang w:val="uk-UA"/>
      </w:rPr>
      <w:t>ПРИВАТ</w:t>
    </w:r>
    <w:r w:rsidR="00961DB1" w:rsidRPr="00801992">
      <w:rPr>
        <w:rFonts w:ascii="Calibri" w:hAnsi="Calibri"/>
        <w:b/>
        <w:sz w:val="20"/>
        <w:szCs w:val="20"/>
        <w:lang w:val="uk-UA"/>
      </w:rPr>
      <w:t>НЕ АКЦІОНЕРНЕ</w:t>
    </w:r>
    <w:r w:rsidR="00961DB1" w:rsidRPr="00801992">
      <w:rPr>
        <w:rFonts w:ascii="Calibri" w:hAnsi="Calibri"/>
        <w:b/>
        <w:sz w:val="20"/>
        <w:szCs w:val="20"/>
      </w:rPr>
      <w:t xml:space="preserve"> </w:t>
    </w:r>
    <w:r w:rsidR="00961DB1" w:rsidRPr="00801992">
      <w:rPr>
        <w:rFonts w:ascii="Calibri" w:hAnsi="Calibri"/>
        <w:b/>
        <w:sz w:val="20"/>
        <w:szCs w:val="20"/>
        <w:lang w:val="uk-UA"/>
      </w:rPr>
      <w:t>ТОВАРИСТВО «КАРЛСБЕРГ УКРАЇНА»</w:t>
    </w:r>
  </w:p>
  <w:p w14:paraId="4AE7DD98" w14:textId="77777777" w:rsidR="00961DB1" w:rsidRPr="008303B1" w:rsidRDefault="009D5106">
    <w:pPr>
      <w:pStyle w:val="a3"/>
      <w:rPr>
        <w:lang w:val="en-US"/>
      </w:rPr>
    </w:pPr>
    <w:r>
      <w:rPr>
        <w:noProof/>
        <w:lang w:val="uk-UA" w:eastAsia="uk-UA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431AD3F7" wp14:editId="77428611">
              <wp:simplePos x="0" y="0"/>
              <wp:positionH relativeFrom="page">
                <wp:posOffset>-50165</wp:posOffset>
              </wp:positionH>
              <wp:positionV relativeFrom="page">
                <wp:posOffset>245745</wp:posOffset>
              </wp:positionV>
              <wp:extent cx="7381240" cy="10398760"/>
              <wp:effectExtent l="16510" t="17145" r="12700" b="4445"/>
              <wp:wrapNone/>
              <wp:docPr id="3" name="grpFirstPag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81240" cy="10398760"/>
                        <a:chOff x="0" y="0"/>
                        <a:chExt cx="11624" cy="16556"/>
                      </a:xfrm>
                    </wpg:grpSpPr>
                    <wps:wsp>
                      <wps:cNvPr id="4" name="tbxIzmk"/>
                      <wps:cNvSpPr txBox="1">
                        <a:spLocks noChangeArrowheads="1"/>
                      </wps:cNvSpPr>
                      <wps:spPr bwMode="auto">
                        <a:xfrm>
                          <a:off x="1701" y="14288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46F028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5" name="Text Box 234"/>
                      <wps:cNvSpPr txBox="1">
                        <a:spLocks noChangeArrowheads="1"/>
                      </wps:cNvSpPr>
                      <wps:spPr bwMode="auto">
                        <a:xfrm>
                          <a:off x="2268" y="14572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5F3348" w14:textId="77777777" w:rsidR="00961DB1" w:rsidRPr="001C2705" w:rsidRDefault="00961DB1" w:rsidP="0069384D">
                            <w:pPr>
                              <w:pStyle w:val="Twordizme"/>
                            </w:pPr>
                            <w:r w:rsidRPr="004C30A9">
                              <w:t>Лист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" name="tbxIzme"/>
                      <wps:cNvSpPr txBox="1">
                        <a:spLocks noChangeArrowheads="1"/>
                      </wps:cNvSpPr>
                      <wps:spPr bwMode="auto">
                        <a:xfrm>
                          <a:off x="1134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04A1FD6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7" name="Text Box 236"/>
                      <wps:cNvSpPr txBox="1">
                        <a:spLocks noChangeArrowheads="1"/>
                      </wps:cNvSpPr>
                      <wps:spPr bwMode="auto">
                        <a:xfrm>
                          <a:off x="1134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5558AE0" w14:textId="77777777" w:rsidR="00961DB1" w:rsidRPr="00DF2469" w:rsidRDefault="00961DB1" w:rsidP="0069384D">
                            <w:pPr>
                              <w:pStyle w:val="Twordizme"/>
                            </w:pPr>
                            <w:r>
                              <w:rPr>
                                <w:lang w:val="uk-UA"/>
                              </w:rPr>
                              <w:t>Ви</w:t>
                            </w:r>
                            <w:r w:rsidRPr="004C30A9">
                              <w:t>м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" name="Text Box 237"/>
                      <wps:cNvSpPr txBox="1">
                        <a:spLocks noChangeArrowheads="1"/>
                      </wps:cNvSpPr>
                      <wps:spPr bwMode="auto">
                        <a:xfrm>
                          <a:off x="1701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C6382B3" w14:textId="77777777" w:rsidR="00961DB1" w:rsidRPr="00A01018" w:rsidRDefault="00961DB1" w:rsidP="0069384D">
                            <w:pPr>
                              <w:pStyle w:val="Twordizme"/>
                              <w:rPr>
                                <w:lang w:val="uk-UA"/>
                              </w:rPr>
                            </w:pPr>
                            <w:r w:rsidRPr="004C30A9">
                              <w:t>К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4C30A9">
                              <w:t>л</w:t>
                            </w:r>
                            <w:proofErr w:type="spellStart"/>
                            <w:r>
                              <w:rPr>
                                <w:lang w:val="uk-UA"/>
                              </w:rPr>
                              <w:t>ьк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" name="tbxNdoc"/>
                      <wps:cNvSpPr txBox="1">
                        <a:spLocks noChangeArrowheads="1"/>
                      </wps:cNvSpPr>
                      <wps:spPr bwMode="auto">
                        <a:xfrm>
                          <a:off x="2835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13F5F15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0" name="Text Box 239"/>
                      <wps:cNvSpPr txBox="1">
                        <a:spLocks noChangeArrowheads="1"/>
                      </wps:cNvSpPr>
                      <wps:spPr bwMode="auto">
                        <a:xfrm>
                          <a:off x="2835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C948482" w14:textId="77777777" w:rsidR="00961DB1" w:rsidRPr="00DF2469" w:rsidRDefault="00961DB1" w:rsidP="0069384D">
                            <w:pPr>
                              <w:pStyle w:val="Twordizme"/>
                              <w:rPr>
                                <w:sz w:val="20"/>
                                <w:szCs w:val="20"/>
                              </w:rPr>
                            </w:pPr>
                            <w:r w:rsidRPr="001C2705">
                              <w:t>№</w:t>
                            </w:r>
                            <w:r>
                              <w:t xml:space="preserve"> </w:t>
                            </w:r>
                            <w:r w:rsidRPr="001C2705">
                              <w:t>док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" name="tbxFam1"/>
                      <wps:cNvSpPr txBox="1">
                        <a:spLocks noChangeArrowheads="1"/>
                      </wps:cNvSpPr>
                      <wps:spPr bwMode="auto">
                        <a:xfrm>
                          <a:off x="2268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8C031C8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2" name="tbxFam2"/>
                      <wps:cNvSpPr txBox="1">
                        <a:spLocks noChangeArrowheads="1"/>
                      </wps:cNvSpPr>
                      <wps:spPr bwMode="auto">
                        <a:xfrm>
                          <a:off x="2268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33067E0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3" name="tbxFam4"/>
                      <wps:cNvSpPr txBox="1">
                        <a:spLocks noChangeArrowheads="1"/>
                      </wps:cNvSpPr>
                      <wps:spPr bwMode="auto">
                        <a:xfrm>
                          <a:off x="2268" y="1542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3811D6E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4" name="tbxFam5"/>
                      <wps:cNvSpPr txBox="1">
                        <a:spLocks noChangeArrowheads="1"/>
                      </wps:cNvSpPr>
                      <wps:spPr bwMode="auto">
                        <a:xfrm>
                          <a:off x="2268" y="15706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5C429F0" w14:textId="77777777" w:rsidR="00961DB1" w:rsidRDefault="00961DB1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5" name="tbxFam6"/>
                      <wps:cNvSpPr txBox="1">
                        <a:spLocks noChangeArrowheads="1"/>
                      </wps:cNvSpPr>
                      <wps:spPr bwMode="auto">
                        <a:xfrm>
                          <a:off x="2268" y="1598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A278714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6" name="tbxJob1"/>
                      <wps:cNvSpPr txBox="1">
                        <a:spLocks noChangeArrowheads="1"/>
                      </wps:cNvSpPr>
                      <wps:spPr bwMode="auto">
                        <a:xfrm>
                          <a:off x="1134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ACDF0B4" w14:textId="77777777" w:rsidR="00961DB1" w:rsidRPr="00F66EF8" w:rsidRDefault="00961DB1" w:rsidP="0069384D">
                            <w:pPr>
                              <w:pStyle w:val="Twordfami"/>
                            </w:pPr>
                            <w:r>
                              <w:t>Директор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7" name="tbxJob2"/>
                      <wps:cNvSpPr txBox="1">
                        <a:spLocks noChangeArrowheads="1"/>
                      </wps:cNvSpPr>
                      <wps:spPr bwMode="auto">
                        <a:xfrm>
                          <a:off x="1134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9BAA96B" w14:textId="77777777" w:rsidR="00961DB1" w:rsidRPr="00DF2469" w:rsidRDefault="00961DB1" w:rsidP="0069384D">
                            <w:pPr>
                              <w:pStyle w:val="Twordfami"/>
                            </w:pP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8" name="tbxJob4"/>
                      <wps:cNvSpPr txBox="1">
                        <a:spLocks noChangeArrowheads="1"/>
                      </wps:cNvSpPr>
                      <wps:spPr bwMode="auto">
                        <a:xfrm>
                          <a:off x="1134" y="1542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909F155" w14:textId="77777777" w:rsidR="00961DB1" w:rsidRPr="00DF2469" w:rsidRDefault="00961DB1" w:rsidP="0069384D">
                            <w:pPr>
                              <w:pStyle w:val="Twordfami"/>
                            </w:pP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9" name="tbxJob5"/>
                      <wps:cNvSpPr txBox="1">
                        <a:spLocks noChangeArrowheads="1"/>
                      </wps:cNvSpPr>
                      <wps:spPr bwMode="auto">
                        <a:xfrm>
                          <a:off x="1134" y="15706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B7F1D88" w14:textId="77777777" w:rsidR="00961DB1" w:rsidRPr="0039704B" w:rsidRDefault="00961DB1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Виконав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20" name="tbxJob6"/>
                      <wps:cNvSpPr txBox="1">
                        <a:spLocks noChangeArrowheads="1"/>
                      </wps:cNvSpPr>
                      <wps:spPr bwMode="auto">
                        <a:xfrm>
                          <a:off x="1134" y="1598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2C628BC" w14:textId="77777777" w:rsidR="00961DB1" w:rsidRPr="0039704B" w:rsidRDefault="00961DB1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Перевірив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21" name="Text Box 250"/>
                      <wps:cNvSpPr txBox="1">
                        <a:spLocks noChangeArrowheads="1"/>
                      </wps:cNvSpPr>
                      <wps:spPr bwMode="auto">
                        <a:xfrm>
                          <a:off x="3402" y="14288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D779F9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" name="Text Box 251"/>
                      <wps:cNvSpPr txBox="1">
                        <a:spLocks noChangeArrowheads="1"/>
                      </wps:cNvSpPr>
                      <wps:spPr bwMode="auto">
                        <a:xfrm>
                          <a:off x="3402" y="14572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84F89ED" w14:textId="77777777" w:rsidR="00961DB1" w:rsidRPr="001C2705" w:rsidRDefault="00961DB1" w:rsidP="0069384D">
                            <w:pPr>
                              <w:pStyle w:val="Twordizme"/>
                            </w:pPr>
                            <w:r w:rsidRPr="004C30A9"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 w:rsidRPr="004C30A9">
                              <w:t>дп</w:t>
                            </w:r>
                            <w:proofErr w:type="spellEnd"/>
                            <w:r w:rsidRPr="001C2705"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23" name="Text Box 252"/>
                      <wps:cNvSpPr txBox="1">
                        <a:spLocks noChangeArrowheads="1"/>
                      </wps:cNvSpPr>
                      <wps:spPr bwMode="auto">
                        <a:xfrm>
                          <a:off x="3402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F86FE97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Text Box 253"/>
                      <wps:cNvSpPr txBox="1">
                        <a:spLocks noChangeArrowheads="1"/>
                      </wps:cNvSpPr>
                      <wps:spPr bwMode="auto">
                        <a:xfrm>
                          <a:off x="3402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A36C122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Text Box 254"/>
                      <wps:cNvSpPr txBox="1">
                        <a:spLocks noChangeArrowheads="1"/>
                      </wps:cNvSpPr>
                      <wps:spPr bwMode="auto">
                        <a:xfrm>
                          <a:off x="3402" y="15422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11E0C3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Text Box 255"/>
                      <wps:cNvSpPr txBox="1">
                        <a:spLocks noChangeArrowheads="1"/>
                      </wps:cNvSpPr>
                      <wps:spPr bwMode="auto">
                        <a:xfrm>
                          <a:off x="3402" y="15706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E1B243C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Text Box 256"/>
                      <wps:cNvSpPr txBox="1">
                        <a:spLocks noChangeArrowheads="1"/>
                      </wps:cNvSpPr>
                      <wps:spPr bwMode="auto">
                        <a:xfrm>
                          <a:off x="3402" y="1598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DFAA340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tbxIzmd"/>
                      <wps:cNvSpPr txBox="1">
                        <a:spLocks noChangeArrowheads="1"/>
                      </wps:cNvSpPr>
                      <wps:spPr bwMode="auto">
                        <a:xfrm>
                          <a:off x="4253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4AEB399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29" name="Text Box 258"/>
                      <wps:cNvSpPr txBox="1">
                        <a:spLocks noChangeArrowheads="1"/>
                      </wps:cNvSpPr>
                      <wps:spPr bwMode="auto">
                        <a:xfrm>
                          <a:off x="4253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FE89E13" w14:textId="77777777" w:rsidR="00961DB1" w:rsidRPr="001C2705" w:rsidRDefault="00961DB1" w:rsidP="0069384D">
                            <w:pPr>
                              <w:pStyle w:val="Twordizme"/>
                            </w:pPr>
                            <w:r w:rsidRPr="004C30A9">
                              <w:t>Дата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0" name="tbxDat1"/>
                      <wps:cNvSpPr txBox="1">
                        <a:spLocks noChangeArrowheads="1"/>
                      </wps:cNvSpPr>
                      <wps:spPr bwMode="auto">
                        <a:xfrm>
                          <a:off x="4253" y="14855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5C8C6C3" w14:textId="77777777" w:rsidR="00961DB1" w:rsidRPr="00A01018" w:rsidRDefault="00961DB1" w:rsidP="0069384D">
                            <w:pPr>
                              <w:pStyle w:val="Tworddate"/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1" name="tbxDat2"/>
                      <wps:cNvSpPr txBox="1">
                        <a:spLocks noChangeArrowheads="1"/>
                      </wps:cNvSpPr>
                      <wps:spPr bwMode="auto">
                        <a:xfrm>
                          <a:off x="4253" y="1513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8CCEF48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2" name="tbxDat4"/>
                      <wps:cNvSpPr txBox="1">
                        <a:spLocks noChangeArrowheads="1"/>
                      </wps:cNvSpPr>
                      <wps:spPr bwMode="auto">
                        <a:xfrm>
                          <a:off x="4253" y="1542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15D80DC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3" name="tbxDat5"/>
                      <wps:cNvSpPr txBox="1">
                        <a:spLocks noChangeArrowheads="1"/>
                      </wps:cNvSpPr>
                      <wps:spPr bwMode="auto">
                        <a:xfrm>
                          <a:off x="4253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37C039D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4" name="tbxDat6"/>
                      <wps:cNvSpPr txBox="1">
                        <a:spLocks noChangeArrowheads="1"/>
                      </wps:cNvSpPr>
                      <wps:spPr bwMode="auto">
                        <a:xfrm>
                          <a:off x="4253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9428F9F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5" name="tbxOboz"/>
                      <wps:cNvSpPr txBox="1">
                        <a:spLocks noChangeArrowheads="1"/>
                      </wps:cNvSpPr>
                      <wps:spPr bwMode="auto">
                        <a:xfrm>
                          <a:off x="4933" y="14175"/>
                          <a:ext cx="6545" cy="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AA0BC5" w14:textId="77777777" w:rsidR="00961DB1" w:rsidRPr="004C30A9" w:rsidRDefault="00961DB1" w:rsidP="0069384D">
                            <w:pPr>
                              <w:pStyle w:val="Twordoboz"/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  <wps:wsp>
                      <wps:cNvPr id="36" name="tbxFirm"/>
                      <wps:cNvSpPr txBox="1">
                        <a:spLocks noChangeArrowheads="1"/>
                      </wps:cNvSpPr>
                      <wps:spPr bwMode="auto">
                        <a:xfrm>
                          <a:off x="8789" y="15422"/>
                          <a:ext cx="2835" cy="8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6242CA" w14:textId="77777777" w:rsidR="00961DB1" w:rsidRPr="00B7725C" w:rsidRDefault="00961DB1" w:rsidP="00A01018">
                            <w:pPr>
                              <w:jc w:val="center"/>
                              <w:outlineLvl w:val="0"/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П</w:t>
                            </w:r>
                            <w:r w:rsidR="00B66339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РИВАТ</w:t>
                            </w:r>
                            <w:r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НЕ АКЦІОНЕРНЕ</w:t>
                            </w:r>
                            <w:r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ТОВАРИСТВО «КАРЛСБЕРГ УКРАЇНА»</w:t>
                            </w:r>
                          </w:p>
                          <w:p w14:paraId="6DA93491" w14:textId="77777777" w:rsidR="00961DB1" w:rsidRPr="00A01018" w:rsidRDefault="00961DB1" w:rsidP="0069384D">
                            <w:pPr>
                              <w:pStyle w:val="Twordfirm"/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7" name="Text Box 266"/>
                      <wps:cNvSpPr txBox="1">
                        <a:spLocks noChangeArrowheads="1"/>
                      </wps:cNvSpPr>
                      <wps:spPr bwMode="auto">
                        <a:xfrm>
                          <a:off x="8789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02469CB" w14:textId="77777777" w:rsidR="00961DB1" w:rsidRPr="004C30A9" w:rsidRDefault="00961DB1" w:rsidP="0069384D">
                            <w:pPr>
                              <w:pStyle w:val="Twordlitlistlistov"/>
                            </w:pPr>
                            <w:r w:rsidRPr="004C30A9">
                              <w:t>Стад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4C30A9">
                              <w:t>я</w:t>
                            </w:r>
                          </w:p>
                          <w:p w14:paraId="3FFB7B98" w14:textId="77777777" w:rsidR="00961DB1" w:rsidRPr="004C30A9" w:rsidRDefault="00961DB1" w:rsidP="0069384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8" name="Text Box 267"/>
                      <wps:cNvSpPr txBox="1">
                        <a:spLocks noChangeArrowheads="1"/>
                      </wps:cNvSpPr>
                      <wps:spPr bwMode="auto">
                        <a:xfrm>
                          <a:off x="9639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C4B9F91" w14:textId="77777777" w:rsidR="00961DB1" w:rsidRPr="003A75B2" w:rsidRDefault="00961DB1" w:rsidP="0069384D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9" name="Text Box 268"/>
                      <wps:cNvSpPr txBox="1">
                        <a:spLocks noChangeArrowheads="1"/>
                      </wps:cNvSpPr>
                      <wps:spPr bwMode="auto">
                        <a:xfrm>
                          <a:off x="10490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9704667" w14:textId="77777777" w:rsidR="00961DB1" w:rsidRPr="003A75B2" w:rsidRDefault="00961DB1" w:rsidP="0069384D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>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" name="tbxPags"/>
                      <wps:cNvSpPr txBox="1">
                        <a:spLocks noChangeArrowheads="1"/>
                      </wps:cNvSpPr>
                      <wps:spPr bwMode="auto">
                        <a:xfrm>
                          <a:off x="10490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C61A3A9" w14:textId="77777777" w:rsidR="00961DB1" w:rsidRPr="0099233F" w:rsidRDefault="0004012E" w:rsidP="0004012E">
                            <w:pPr>
                              <w:jc w:val="center"/>
                              <w:rPr>
                                <w:rFonts w:ascii="Calibri" w:hAnsi="Calibri"/>
                                <w:i/>
                                <w:szCs w:val="20"/>
                                <w:lang w:val="uk-UA"/>
                              </w:rPr>
                            </w:pPr>
                            <w:r w:rsidRPr="0099233F">
                              <w:rPr>
                                <w:rFonts w:ascii="Calibri" w:hAnsi="Calibri"/>
                                <w:i/>
                                <w:szCs w:val="20"/>
                                <w:lang w:val="uk-UA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1" name="tbxPage1"/>
                      <wps:cNvSpPr txBox="1">
                        <a:spLocks noChangeArrowheads="1"/>
                      </wps:cNvSpPr>
                      <wps:spPr bwMode="auto">
                        <a:xfrm>
                          <a:off x="9639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C5D6916" w14:textId="77777777" w:rsidR="00961DB1" w:rsidRPr="00B7725C" w:rsidRDefault="00961DB1" w:rsidP="00D972B8">
                            <w:pPr>
                              <w:jc w:val="center"/>
                              <w:rPr>
                                <w:rFonts w:ascii="ISOCPEUR" w:hAnsi="ISOCPEUR"/>
                                <w:i/>
                              </w:rPr>
                            </w:pPr>
                            <w:r w:rsidRPr="00B7725C">
                              <w:rPr>
                                <w:rFonts w:ascii="ISOCPEUR" w:hAnsi="ISOCPEUR"/>
                                <w:i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2" name="tbxLite"/>
                      <wps:cNvSpPr txBox="1">
                        <a:spLocks noChangeArrowheads="1"/>
                      </wps:cNvSpPr>
                      <wps:spPr bwMode="auto">
                        <a:xfrm>
                          <a:off x="8789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7C3A64C" w14:textId="77777777" w:rsidR="00961DB1" w:rsidRPr="006C654A" w:rsidRDefault="00961DB1" w:rsidP="0069384D">
                            <w:pPr>
                              <w:pStyle w:val="Twordlitera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3" name="tbxNaim"/>
                      <wps:cNvSpPr txBox="1">
                        <a:spLocks noChangeArrowheads="1"/>
                      </wps:cNvSpPr>
                      <wps:spPr bwMode="auto">
                        <a:xfrm>
                          <a:off x="4820" y="14855"/>
                          <a:ext cx="3969" cy="9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6B8E67" w14:textId="77777777" w:rsidR="00961DB1" w:rsidRPr="0099233F" w:rsidRDefault="00961DB1" w:rsidP="00A01018">
                            <w:pPr>
                              <w:pStyle w:val="Twordnaim"/>
                              <w:rPr>
                                <w:rFonts w:ascii="Calibri" w:hAnsi="Calibri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  <w:p w14:paraId="3B42FCEE" w14:textId="77777777" w:rsidR="00E46D98" w:rsidRDefault="00E46D98" w:rsidP="003F38E5">
                            <w:pPr>
                              <w:pStyle w:val="Twordnaim"/>
                              <w:rPr>
                                <w:rFonts w:ascii="ISOCTEUR" w:hAnsi="ISOCTEUR"/>
                                <w:iCs/>
                                <w:sz w:val="22"/>
                                <w:szCs w:val="22"/>
                                <w:lang w:val="uk-UA"/>
                              </w:rPr>
                            </w:pPr>
                          </w:p>
                          <w:p w14:paraId="13EE0570" w14:textId="77777777" w:rsidR="00E46D98" w:rsidRDefault="00E46D98" w:rsidP="003F38E5">
                            <w:pPr>
                              <w:pStyle w:val="Twordnaim"/>
                              <w:rPr>
                                <w:rFonts w:ascii="ISOCTEUR" w:hAnsi="ISOCTEUR"/>
                                <w:iCs/>
                                <w:sz w:val="22"/>
                                <w:szCs w:val="22"/>
                                <w:lang w:val="uk-UA"/>
                              </w:rPr>
                            </w:pPr>
                          </w:p>
                          <w:p w14:paraId="2D535E66" w14:textId="77777777" w:rsidR="00E46D98" w:rsidRDefault="00E46D98" w:rsidP="003F38E5">
                            <w:pPr>
                              <w:pStyle w:val="Twordnaim"/>
                              <w:rPr>
                                <w:rFonts w:ascii="ISOCTEUR" w:hAnsi="ISOCTEUR"/>
                                <w:iCs/>
                                <w:sz w:val="22"/>
                                <w:szCs w:val="22"/>
                                <w:lang w:val="uk-UA"/>
                              </w:rPr>
                            </w:pPr>
                          </w:p>
                          <w:p w14:paraId="7259382F" w14:textId="77777777" w:rsidR="00E46D98" w:rsidRDefault="00E46D98" w:rsidP="003F38E5">
                            <w:pPr>
                              <w:pStyle w:val="Twordnaim"/>
                              <w:rPr>
                                <w:rFonts w:ascii="ISOCTEUR" w:hAnsi="ISOCTEUR"/>
                                <w:iCs/>
                                <w:sz w:val="22"/>
                                <w:szCs w:val="22"/>
                                <w:lang w:val="uk-UA"/>
                              </w:rPr>
                            </w:pPr>
                          </w:p>
                          <w:p w14:paraId="63CD47B3" w14:textId="77777777" w:rsidR="00961DB1" w:rsidRPr="00656B18" w:rsidRDefault="00875F6D" w:rsidP="003F38E5">
                            <w:pPr>
                              <w:pStyle w:val="Twordnaim"/>
                              <w:rPr>
                                <w:rFonts w:ascii="ISOCTEUR" w:hAnsi="ISOCTEUR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656B18">
                              <w:rPr>
                                <w:rFonts w:ascii="ISOCTEUR" w:hAnsi="ISOCTEUR"/>
                                <w:iCs/>
                                <w:sz w:val="22"/>
                                <w:szCs w:val="22"/>
                                <w:lang w:val="uk-U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4" name="tbxInpo"/>
                      <wps:cNvSpPr txBox="1">
                        <a:spLocks noChangeArrowheads="1"/>
                      </wps:cNvSpPr>
                      <wps:spPr bwMode="auto">
                        <a:xfrm>
                          <a:off x="737" y="14855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2692BA" w14:textId="77777777" w:rsidR="00961DB1" w:rsidRPr="004C30A9" w:rsidRDefault="00961DB1" w:rsidP="0069384D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5" name="Text Box 274"/>
                      <wps:cNvSpPr txBox="1">
                        <a:spLocks noChangeArrowheads="1"/>
                      </wps:cNvSpPr>
                      <wps:spPr bwMode="auto">
                        <a:xfrm>
                          <a:off x="454" y="14855"/>
                          <a:ext cx="283" cy="141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E6AA513" w14:textId="77777777" w:rsidR="00961DB1" w:rsidRPr="0039704B" w:rsidRDefault="00961DB1" w:rsidP="0069384D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 w:rsidRPr="0068301B">
                              <w:t>нв</w:t>
                            </w:r>
                            <w:proofErr w:type="spellEnd"/>
                            <w:r w:rsidRPr="0068301B">
                              <w:t xml:space="preserve">. № </w:t>
                            </w:r>
                            <w:proofErr w:type="spellStart"/>
                            <w:proofErr w:type="gramStart"/>
                            <w:r>
                              <w:rPr>
                                <w:lang w:val="uk-UA"/>
                              </w:rPr>
                              <w:t>ориг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6" name="tbxInpd"/>
                      <wps:cNvSpPr txBox="1">
                        <a:spLocks noChangeArrowheads="1"/>
                      </wps:cNvSpPr>
                      <wps:spPr bwMode="auto">
                        <a:xfrm>
                          <a:off x="737" y="12871"/>
                          <a:ext cx="39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007452" w14:textId="77777777" w:rsidR="00961DB1" w:rsidRPr="00693C49" w:rsidRDefault="00961DB1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7" name="Text Box 276"/>
                      <wps:cNvSpPr txBox="1">
                        <a:spLocks noChangeArrowheads="1"/>
                      </wps:cNvSpPr>
                      <wps:spPr bwMode="auto">
                        <a:xfrm>
                          <a:off x="454" y="12871"/>
                          <a:ext cx="283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74DD4A" w14:textId="77777777" w:rsidR="00961DB1" w:rsidRPr="00B9371F" w:rsidRDefault="00961DB1" w:rsidP="0069384D">
                            <w:pPr>
                              <w:pStyle w:val="Twordaddfieldheads"/>
                              <w:rPr>
                                <w:lang w:val="en-US"/>
                              </w:rPr>
                            </w:pPr>
                            <w:r w:rsidRPr="00B9371F"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 w:rsidRPr="00B9371F">
                              <w:t>дп</w:t>
                            </w:r>
                            <w:proofErr w:type="spellEnd"/>
                            <w:r w:rsidRPr="00B9371F">
                              <w:t xml:space="preserve">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B9371F">
                              <w:t xml:space="preserve"> дата</w:t>
                            </w:r>
                          </w:p>
                          <w:p w14:paraId="745A3D65" w14:textId="77777777" w:rsidR="00961DB1" w:rsidRPr="004C30A9" w:rsidRDefault="00961DB1" w:rsidP="0069384D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8" name="tbxInvz"/>
                      <wps:cNvSpPr txBox="1">
                        <a:spLocks noChangeArrowheads="1"/>
                      </wps:cNvSpPr>
                      <wps:spPr bwMode="auto">
                        <a:xfrm>
                          <a:off x="737" y="11453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3D3138" w14:textId="77777777" w:rsidR="00961DB1" w:rsidRPr="00693C49" w:rsidRDefault="00961DB1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9" name="Text Box 278"/>
                      <wps:cNvSpPr txBox="1">
                        <a:spLocks noChangeArrowheads="1"/>
                      </wps:cNvSpPr>
                      <wps:spPr bwMode="auto">
                        <a:xfrm>
                          <a:off x="454" y="11453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B118D8" w14:textId="77777777" w:rsidR="00961DB1" w:rsidRPr="0039704B" w:rsidRDefault="00961DB1" w:rsidP="0069384D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 w:rsidRPr="0068301B">
                              <w:t>Инв. №.</w:t>
                            </w: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lang w:val="uk-UA"/>
                              </w:rPr>
                              <w:t>ориг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50" name="Line 279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0" cy="1145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1" name="tbxTdoc"/>
                      <wps:cNvSpPr txBox="1">
                        <a:spLocks noChangeArrowheads="1"/>
                      </wps:cNvSpPr>
                      <wps:spPr bwMode="auto">
                        <a:xfrm>
                          <a:off x="4820" y="15819"/>
                          <a:ext cx="3969" cy="4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82ADE6" w14:textId="77777777" w:rsidR="00961DB1" w:rsidRPr="00962FB3" w:rsidRDefault="00961DB1" w:rsidP="0069384D">
                            <w:pPr>
                              <w:pStyle w:val="Twordtdoc"/>
                              <w:rPr>
                                <w:lang w:val="ru-RU"/>
                              </w:rPr>
                            </w:pPr>
                            <w:proofErr w:type="spellStart"/>
                            <w:r w:rsidRPr="00962FB3">
                              <w:rPr>
                                <w:lang w:val="ru-RU"/>
                              </w:rPr>
                              <w:t>Технічне</w:t>
                            </w:r>
                            <w:proofErr w:type="spellEnd"/>
                            <w:r w:rsidRPr="00962FB3">
                              <w:rPr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962FB3">
                              <w:rPr>
                                <w:lang w:val="ru-RU"/>
                              </w:rPr>
                              <w:t>завдання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2" name="Line 281"/>
                      <wps:cNvCnPr>
                        <a:cxnSpLocks noChangeShapeType="1"/>
                      </wps:cNvCnPr>
                      <wps:spPr bwMode="auto">
                        <a:xfrm>
                          <a:off x="1134" y="16273"/>
                          <a:ext cx="7654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3" name="Line 282"/>
                      <wps:cNvCnPr>
                        <a:cxnSpLocks noChangeShapeType="1"/>
                      </wps:cNvCnPr>
                      <wps:spPr bwMode="auto">
                        <a:xfrm>
                          <a:off x="1701" y="14005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4" name="Line 283"/>
                      <wps:cNvCnPr>
                        <a:cxnSpLocks noChangeShapeType="1"/>
                      </wps:cNvCnPr>
                      <wps:spPr bwMode="auto">
                        <a:xfrm>
                          <a:off x="3402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5" name="Line 284"/>
                      <wps:cNvCnPr>
                        <a:cxnSpLocks noChangeShapeType="1"/>
                      </wps:cNvCnPr>
                      <wps:spPr bwMode="auto">
                        <a:xfrm>
                          <a:off x="4253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6" name="Line 285"/>
                      <wps:cNvCnPr>
                        <a:cxnSpLocks noChangeShapeType="1"/>
                      </wps:cNvCnPr>
                      <wps:spPr bwMode="auto">
                        <a:xfrm>
                          <a:off x="4820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7" name="Line 286"/>
                      <wps:cNvCnPr>
                        <a:cxnSpLocks noChangeShapeType="1"/>
                      </wps:cNvCnPr>
                      <wps:spPr bwMode="auto">
                        <a:xfrm>
                          <a:off x="1134" y="14855"/>
                          <a:ext cx="7654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8" name="Line 287"/>
                      <wps:cNvCnPr>
                        <a:cxnSpLocks noChangeShapeType="1"/>
                      </wps:cNvCnPr>
                      <wps:spPr bwMode="auto">
                        <a:xfrm>
                          <a:off x="1134" y="14005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9" name="Text Box 288"/>
                      <wps:cNvSpPr txBox="1">
                        <a:spLocks noChangeArrowheads="1"/>
                      </wps:cNvSpPr>
                      <wps:spPr bwMode="auto">
                        <a:xfrm>
                          <a:off x="10206" y="16273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8C0591" w14:textId="77777777" w:rsidR="00961DB1" w:rsidRPr="003A75B2" w:rsidRDefault="00961DB1" w:rsidP="0069384D">
                            <w:pPr>
                              <w:pStyle w:val="Twordcopyformat"/>
                            </w:pPr>
                            <w:r w:rsidRPr="004C30A9">
                              <w:t>Формат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0" name="tbxFrmt"/>
                      <wps:cNvSpPr txBox="1">
                        <a:spLocks noChangeArrowheads="1"/>
                      </wps:cNvSpPr>
                      <wps:spPr bwMode="auto">
                        <a:xfrm>
                          <a:off x="11057" y="16273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6B9D8F" w14:textId="77777777" w:rsidR="00961DB1" w:rsidRPr="003A75B2" w:rsidRDefault="00961DB1" w:rsidP="0069384D">
                            <w:pPr>
                              <w:pStyle w:val="Twordcopyformat"/>
                            </w:pPr>
                            <w:r w:rsidRPr="004C30A9">
                              <w:t>А4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1" name="Text Box 290"/>
                      <wps:cNvSpPr txBox="1">
                        <a:spLocks noChangeArrowheads="1"/>
                      </wps:cNvSpPr>
                      <wps:spPr bwMode="auto">
                        <a:xfrm>
                          <a:off x="4366" y="16273"/>
                          <a:ext cx="1701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BFBCF" w14:textId="77777777" w:rsidR="00961DB1" w:rsidRPr="003A75B2" w:rsidRDefault="00961DB1" w:rsidP="0069384D">
                            <w:pPr>
                              <w:pStyle w:val="Twordcopyformat"/>
                            </w:pPr>
                            <w:r w:rsidRPr="004C30A9">
                              <w:t>Коп</w:t>
                            </w:r>
                            <w:proofErr w:type="spellStart"/>
                            <w:r>
                              <w:rPr>
                                <w:lang w:val="uk-UA"/>
                              </w:rPr>
                              <w:t>іював</w:t>
                            </w:r>
                            <w:proofErr w:type="spellEnd"/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2" name="Line 291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3" name="Line 292"/>
                      <wps:cNvCnPr>
                        <a:cxnSpLocks noChangeShapeType="1"/>
                      </wps:cNvCnPr>
                      <wps:spPr bwMode="auto">
                        <a:xfrm>
                          <a:off x="11624" y="0"/>
                          <a:ext cx="0" cy="14854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4" name="tbxIzml"/>
                      <wps:cNvSpPr txBox="1">
                        <a:spLocks noChangeArrowheads="1"/>
                      </wps:cNvSpPr>
                      <wps:spPr bwMode="auto">
                        <a:xfrm>
                          <a:off x="2268" y="14288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CA198B" w14:textId="77777777" w:rsidR="00961DB1" w:rsidRPr="00725535" w:rsidRDefault="00961DB1" w:rsidP="0069384D">
                            <w:pPr>
                              <w:pStyle w:val="Twordizme"/>
                            </w:pPr>
                            <w:r>
                              <w:rPr>
                                <w:rStyle w:val="TwordizmeCha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5" name="Line 294"/>
                      <wps:cNvCnPr>
                        <a:cxnSpLocks noChangeShapeType="1"/>
                      </wps:cNvCnPr>
                      <wps:spPr bwMode="auto">
                        <a:xfrm>
                          <a:off x="2835" y="14005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" name="Line 295"/>
                      <wps:cNvCnPr>
                        <a:cxnSpLocks noChangeShapeType="1"/>
                      </wps:cNvCnPr>
                      <wps:spPr bwMode="auto">
                        <a:xfrm>
                          <a:off x="2268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" name="Line 296"/>
                      <wps:cNvCnPr>
                        <a:cxnSpLocks noChangeShapeType="1"/>
                      </wps:cNvCnPr>
                      <wps:spPr bwMode="auto">
                        <a:xfrm>
                          <a:off x="1134" y="14572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8" name="tbxJob9"/>
                      <wps:cNvSpPr txBox="1">
                        <a:spLocks noChangeArrowheads="1"/>
                      </wps:cNvSpPr>
                      <wps:spPr bwMode="auto">
                        <a:xfrm>
                          <a:off x="851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532535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69" name="tbxJob7"/>
                      <wps:cNvSpPr txBox="1">
                        <a:spLocks noChangeArrowheads="1"/>
                      </wps:cNvSpPr>
                      <wps:spPr bwMode="auto">
                        <a:xfrm>
                          <a:off x="284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E97275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0" name="tbxJob8"/>
                      <wps:cNvSpPr txBox="1">
                        <a:spLocks noChangeArrowheads="1"/>
                      </wps:cNvSpPr>
                      <wps:spPr bwMode="auto">
                        <a:xfrm>
                          <a:off x="567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1C2C11" w14:textId="77777777" w:rsidR="00961DB1" w:rsidRPr="00A01018" w:rsidRDefault="00961DB1" w:rsidP="0069384D">
                            <w:pPr>
                              <w:pStyle w:val="Twordfami"/>
                              <w:rPr>
                                <w:sz w:val="20"/>
                                <w:lang w:val="uk-UA"/>
                              </w:rPr>
                            </w:pPr>
                            <w:r w:rsidRPr="00693C49">
                              <w:rPr>
                                <w:sz w:val="20"/>
                              </w:rPr>
                              <w:t>Р</w:t>
                            </w:r>
                            <w:proofErr w:type="spellStart"/>
                            <w:r>
                              <w:rPr>
                                <w:sz w:val="20"/>
                                <w:lang w:val="uk-UA"/>
                              </w:rPr>
                              <w:t>озробив</w:t>
                            </w:r>
                            <w:proofErr w:type="spellEnd"/>
                          </w:p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1" name="Text Box 300"/>
                      <wps:cNvSpPr txBox="1">
                        <a:spLocks noChangeArrowheads="1"/>
                      </wps:cNvSpPr>
                      <wps:spPr bwMode="auto">
                        <a:xfrm>
                          <a:off x="0" y="7768"/>
                          <a:ext cx="283" cy="3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9180AE" w14:textId="77777777" w:rsidR="00961DB1" w:rsidRPr="00A01018" w:rsidRDefault="00961DB1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Погоджено</w:t>
                            </w:r>
                          </w:p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2" name="tbxFam9"/>
                      <wps:cNvSpPr txBox="1">
                        <a:spLocks noChangeArrowheads="1"/>
                      </wps:cNvSpPr>
                      <wps:spPr bwMode="auto">
                        <a:xfrm>
                          <a:off x="851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19A2B7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3" name="tbxFam7"/>
                      <wps:cNvSpPr txBox="1">
                        <a:spLocks noChangeArrowheads="1"/>
                      </wps:cNvSpPr>
                      <wps:spPr bwMode="auto">
                        <a:xfrm>
                          <a:off x="284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6057EA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4" name="tbxFam8"/>
                      <wps:cNvSpPr txBox="1">
                        <a:spLocks noChangeArrowheads="1"/>
                      </wps:cNvSpPr>
                      <wps:spPr bwMode="auto">
                        <a:xfrm>
                          <a:off x="567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08C055" w14:textId="77777777" w:rsidR="00961DB1" w:rsidRPr="00FE358D" w:rsidRDefault="00961DB1" w:rsidP="00FE358D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5" name="Text Box 304"/>
                      <wps:cNvSpPr txBox="1">
                        <a:spLocks noChangeArrowheads="1"/>
                      </wps:cNvSpPr>
                      <wps:spPr bwMode="auto">
                        <a:xfrm>
                          <a:off x="851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DD39E9" w14:textId="77777777" w:rsidR="00961DB1" w:rsidRDefault="00961DB1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Text Box 305"/>
                      <wps:cNvSpPr txBox="1">
                        <a:spLocks noChangeArrowheads="1"/>
                      </wps:cNvSpPr>
                      <wps:spPr bwMode="auto">
                        <a:xfrm>
                          <a:off x="284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140CDD" w14:textId="77777777" w:rsidR="00961DB1" w:rsidRDefault="00961DB1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Text Box 306"/>
                      <wps:cNvSpPr txBox="1">
                        <a:spLocks noChangeArrowheads="1"/>
                      </wps:cNvSpPr>
                      <wps:spPr bwMode="auto">
                        <a:xfrm>
                          <a:off x="567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1A2DB6" w14:textId="77777777" w:rsidR="00961DB1" w:rsidRDefault="00961DB1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tbxDat9"/>
                      <wps:cNvSpPr txBox="1">
                        <a:spLocks noChangeArrowheads="1"/>
                      </wps:cNvSpPr>
                      <wps:spPr bwMode="auto">
                        <a:xfrm>
                          <a:off x="851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DFCCC2" w14:textId="77777777" w:rsidR="00961DB1" w:rsidRPr="00693C49" w:rsidRDefault="00961DB1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9" name="tbxDat7"/>
                      <wps:cNvSpPr txBox="1">
                        <a:spLocks noChangeArrowheads="1"/>
                      </wps:cNvSpPr>
                      <wps:spPr bwMode="auto">
                        <a:xfrm>
                          <a:off x="284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3E3FB0" w14:textId="77777777" w:rsidR="00961DB1" w:rsidRPr="00693C49" w:rsidRDefault="00961DB1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0" name="tbxDat8"/>
                      <wps:cNvSpPr txBox="1">
                        <a:spLocks noChangeArrowheads="1"/>
                      </wps:cNvSpPr>
                      <wps:spPr bwMode="auto">
                        <a:xfrm>
                          <a:off x="567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6B652D" w14:textId="77777777" w:rsidR="00961DB1" w:rsidRPr="00693C49" w:rsidRDefault="00961DB1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31AD3F7" id="grpFirstPage" o:spid="_x0000_s1063" style="position:absolute;margin-left:-3.95pt;margin-top:19.35pt;width:581.2pt;height:818.8pt;z-index:251658752;mso-position-horizontal-relative:page;mso-position-vertical-relative:page" coordsize="11624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bxIzmk" o:spid="_x0000_s1064" type="#_x0000_t202" style="position:absolute;left:1701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" strokeweight=".5pt">
                <v:textbox inset="0,.5mm,0,0">
                  <w:txbxContent>
                    <w:p w14:paraId="1146F028" w14:textId="77777777" w:rsidR="00961DB1" w:rsidRPr="00693C49" w:rsidRDefault="00961DB1" w:rsidP="00693C49"/>
                  </w:txbxContent>
                </v:textbox>
              </v:shape>
              <v:shape id="Text Box 234" o:spid="_x0000_s1065" type="#_x0000_t202" style="position:absolute;left:2268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" strokeweight=".5pt">
                <v:textbox inset="0,.5mm,0,0">
                  <w:txbxContent>
                    <w:p w14:paraId="3A5F3348" w14:textId="77777777" w:rsidR="00961DB1" w:rsidRPr="001C2705" w:rsidRDefault="00961DB1" w:rsidP="0069384D">
                      <w:pPr>
                        <w:pStyle w:val="Twordizme"/>
                      </w:pPr>
                      <w:r w:rsidRPr="004C30A9">
                        <w:t>Лист</w:t>
                      </w:r>
                    </w:p>
                  </w:txbxContent>
                </v:textbox>
              </v:shape>
              <v:shape id="tbxIzme" o:spid="_x0000_s1066" type="#_x0000_t202" style="position:absolute;left:1134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" filled="f" strokeweight=".5pt">
                <v:textbox inset="0,.5mm,0,0">
                  <w:txbxContent>
                    <w:p w14:paraId="204A1FD6" w14:textId="77777777" w:rsidR="00961DB1" w:rsidRPr="00693C49" w:rsidRDefault="00961DB1" w:rsidP="00693C49"/>
                  </w:txbxContent>
                </v:textbox>
              </v:shape>
              <v:shape id="Text Box 236" o:spid="_x0000_s1067" type="#_x0000_t202" style="position:absolute;left:1134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" filled="f" strokeweight=".5pt">
                <v:textbox inset="0,.5mm,0,0">
                  <w:txbxContent>
                    <w:p w14:paraId="55558AE0" w14:textId="77777777" w:rsidR="00961DB1" w:rsidRPr="00DF2469" w:rsidRDefault="00961DB1" w:rsidP="0069384D">
                      <w:pPr>
                        <w:pStyle w:val="Twordizme"/>
                      </w:pPr>
                      <w:r>
                        <w:rPr>
                          <w:lang w:val="uk-UA"/>
                        </w:rPr>
                        <w:t>Ви</w:t>
                      </w:r>
                      <w:r w:rsidRPr="004C30A9">
                        <w:t>м</w:t>
                      </w:r>
                      <w:r>
                        <w:t>.</w:t>
                      </w:r>
                    </w:p>
                  </w:txbxContent>
                </v:textbox>
              </v:shape>
              <v:shape id="Text Box 237" o:spid="_x0000_s1068" type="#_x0000_t202" style="position:absolute;left:1701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" filled="f" strokeweight=".5pt">
                <v:textbox inset="0,.5mm,0,0">
                  <w:txbxContent>
                    <w:p w14:paraId="7C6382B3" w14:textId="77777777" w:rsidR="00961DB1" w:rsidRPr="00A01018" w:rsidRDefault="00961DB1" w:rsidP="0069384D">
                      <w:pPr>
                        <w:pStyle w:val="Twordizme"/>
                        <w:rPr>
                          <w:lang w:val="uk-UA"/>
                        </w:rPr>
                      </w:pPr>
                      <w:r w:rsidRPr="004C30A9">
                        <w:t>К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4C30A9">
                        <w:t>л</w:t>
                      </w:r>
                      <w:proofErr w:type="spellStart"/>
                      <w:r>
                        <w:rPr>
                          <w:lang w:val="uk-UA"/>
                        </w:rPr>
                        <w:t>ьк</w:t>
                      </w:r>
                      <w:proofErr w:type="spellEnd"/>
                      <w:r>
                        <w:rPr>
                          <w:lang w:val="uk-UA"/>
                        </w:rPr>
                        <w:t>.</w:t>
                      </w:r>
                    </w:p>
                  </w:txbxContent>
                </v:textbox>
              </v:shape>
              <v:shape id="tbxNdoc" o:spid="_x0000_s1069" type="#_x0000_t202" style="position:absolute;left:2835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" filled="f" strokeweight=".5pt">
                <v:textbox inset="0,.5mm,0,0">
                  <w:txbxContent>
                    <w:p w14:paraId="013F5F15" w14:textId="77777777" w:rsidR="00961DB1" w:rsidRPr="00693C49" w:rsidRDefault="00961DB1" w:rsidP="00693C49"/>
                  </w:txbxContent>
                </v:textbox>
              </v:shape>
              <v:shape id="Text Box 239" o:spid="_x0000_s1070" type="#_x0000_t202" style="position:absolute;left:2835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" filled="f" strokeweight=".5pt">
                <v:textbox inset="0,0,0,0">
                  <w:txbxContent>
                    <w:p w14:paraId="6C948482" w14:textId="77777777" w:rsidR="00961DB1" w:rsidRPr="00DF2469" w:rsidRDefault="00961DB1" w:rsidP="0069384D">
                      <w:pPr>
                        <w:pStyle w:val="Twordizme"/>
                        <w:rPr>
                          <w:sz w:val="20"/>
                          <w:szCs w:val="20"/>
                        </w:rPr>
                      </w:pPr>
                      <w:r w:rsidRPr="001C2705">
                        <w:t>№</w:t>
                      </w:r>
                      <w:r>
                        <w:t xml:space="preserve"> </w:t>
                      </w:r>
                      <w:r w:rsidRPr="001C2705">
                        <w:t>док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bxFam1" o:spid="_x0000_s1071" type="#_x0000_t202" style="position:absolute;left:2268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" filled="f" strokeweight=".5pt">
                <v:textbox inset=".5mm,0,0,0">
                  <w:txbxContent>
                    <w:p w14:paraId="28C031C8" w14:textId="77777777" w:rsidR="00961DB1" w:rsidRPr="004C30A9" w:rsidRDefault="00961DB1" w:rsidP="0069384D"/>
                  </w:txbxContent>
                </v:textbox>
              </v:shape>
              <v:shape id="tbxFam2" o:spid="_x0000_s1072" type="#_x0000_t202" style="position:absolute;left:2268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" filled="f" strokeweight=".5pt">
                <v:textbox inset=".5mm,0,0,0">
                  <w:txbxContent>
                    <w:p w14:paraId="433067E0" w14:textId="77777777" w:rsidR="00961DB1" w:rsidRPr="004C30A9" w:rsidRDefault="00961DB1" w:rsidP="0069384D"/>
                  </w:txbxContent>
                </v:textbox>
              </v:shape>
              <v:shape id="tbxFam4" o:spid="_x0000_s1073" type="#_x0000_t202" style="position:absolute;left:2268;top:15422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ZF8vwAAANsAAAAPAAAAZHJzL2Rvd25yZXYueG1sRE9Li8Iw&#10;EL4L+x/CLHizqQp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B9rZF8vwAAANsAAAAPAAAAAAAA&#10;AAAAAAAAAAcCAABkcnMvZG93bnJldi54bWxQSwUGAAAAAAMAAwC3AAAA8wIAAAAA&#10;" filled="f" strokeweight=".5pt">
                <v:textbox inset=".5mm,0,0,0">
                  <w:txbxContent>
                    <w:p w14:paraId="33811D6E" w14:textId="77777777" w:rsidR="00961DB1" w:rsidRPr="004C30A9" w:rsidRDefault="00961DB1" w:rsidP="0069384D"/>
                  </w:txbxContent>
                </v:textbox>
              </v:shape>
              <v:shape id="tbxFam5" o:spid="_x0000_s1074" type="#_x0000_t202" style="position:absolute;left:2268;top:15706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AkIvwAAANsAAAAPAAAAZHJzL2Rvd25yZXYueG1sRE9Li8Iw&#10;EL4L+x/CLHizqSJ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DyRAkIvwAAANsAAAAPAAAAAAAA&#10;AAAAAAAAAAcCAABkcnMvZG93bnJldi54bWxQSwUGAAAAAAMAAwC3AAAA8wIAAAAA&#10;" filled="f" strokeweight=".5pt">
                <v:textbox inset=".5mm,0,0,0">
                  <w:txbxContent>
                    <w:p w14:paraId="35C429F0" w14:textId="77777777" w:rsidR="00961DB1" w:rsidRDefault="00961DB1"/>
                  </w:txbxContent>
                </v:textbox>
              </v:shape>
              <v:shape id="tbxFam6" o:spid="_x0000_s1075" type="#_x0000_t202" style="position:absolute;left:2268;top:1598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KyTvwAAANsAAAAPAAAAZHJzL2Rvd25yZXYueG1sRE9Li8Iw&#10;EL4L+x/CLHizqYJ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CdCKyTvwAAANsAAAAPAAAAAAAA&#10;AAAAAAAAAAcCAABkcnMvZG93bnJldi54bWxQSwUGAAAAAAMAAwC3AAAA8wIAAAAA&#10;" filled="f" strokeweight=".5pt">
                <v:textbox inset=".5mm,0,0,0">
                  <w:txbxContent>
                    <w:p w14:paraId="5A278714" w14:textId="77777777" w:rsidR="00961DB1" w:rsidRPr="004C30A9" w:rsidRDefault="00961DB1" w:rsidP="0069384D"/>
                  </w:txbxContent>
                </v:textbox>
              </v:shape>
              <v:shape id="tbxJob1" o:spid="_x0000_s1076" type="#_x0000_t202" style="position:absolute;left:1134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" filled="f" strokeweight=".5pt">
                <v:textbox inset=".5mm,0,0,0">
                  <w:txbxContent>
                    <w:p w14:paraId="7ACDF0B4" w14:textId="77777777" w:rsidR="00961DB1" w:rsidRPr="00F66EF8" w:rsidRDefault="00961DB1" w:rsidP="0069384D">
                      <w:pPr>
                        <w:pStyle w:val="Twordfami"/>
                      </w:pPr>
                      <w:r>
                        <w:t>Директор</w:t>
                      </w:r>
                    </w:p>
                  </w:txbxContent>
                </v:textbox>
              </v:shape>
              <v:shape id="tbxJob2" o:spid="_x0000_s1077" type="#_x0000_t202" style="position:absolute;left:1134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" filled="f" strokeweight=".5pt">
                <v:textbox inset=".5mm,0,0,0">
                  <w:txbxContent>
                    <w:p w14:paraId="69BAA96B" w14:textId="77777777" w:rsidR="00961DB1" w:rsidRPr="00DF2469" w:rsidRDefault="00961DB1" w:rsidP="0069384D">
                      <w:pPr>
                        <w:pStyle w:val="Twordfami"/>
                      </w:pPr>
                    </w:p>
                  </w:txbxContent>
                </v:textbox>
              </v:shape>
              <v:shape id="tbxJob4" o:spid="_x0000_s1078" type="#_x0000_t202" style="position:absolute;left:1134;top:15422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" filled="f" strokeweight=".5pt">
                <v:textbox inset=".5mm,0,0,0">
                  <w:txbxContent>
                    <w:p w14:paraId="2909F155" w14:textId="77777777" w:rsidR="00961DB1" w:rsidRPr="00DF2469" w:rsidRDefault="00961DB1" w:rsidP="0069384D">
                      <w:pPr>
                        <w:pStyle w:val="Twordfami"/>
                      </w:pPr>
                    </w:p>
                  </w:txbxContent>
                </v:textbox>
              </v:shape>
              <v:shape id="tbxJob5" o:spid="_x0000_s1079" type="#_x0000_t202" style="position:absolute;left:1134;top:15706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" filled="f" strokeweight=".5pt">
                <v:textbox inset=".5mm,0,0,0">
                  <w:txbxContent>
                    <w:p w14:paraId="1B7F1D88" w14:textId="77777777" w:rsidR="00961DB1" w:rsidRPr="0039704B" w:rsidRDefault="00961DB1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Виконав</w:t>
                      </w:r>
                    </w:p>
                  </w:txbxContent>
                </v:textbox>
              </v:shape>
              <v:shape id="tbxJob6" o:spid="_x0000_s1080" type="#_x0000_t202" style="position:absolute;left:1134;top:1598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" filled="f" strokeweight=".5pt">
                <v:textbox inset=".5mm,0,0,0">
                  <w:txbxContent>
                    <w:p w14:paraId="72C628BC" w14:textId="77777777" w:rsidR="00961DB1" w:rsidRPr="0039704B" w:rsidRDefault="00961DB1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Перевірив</w:t>
                      </w:r>
                    </w:p>
                  </w:txbxContent>
                </v:textbox>
              </v:shape>
              <v:shape id="Text Box 250" o:spid="_x0000_s1081" type="#_x0000_t202" style="position:absolute;left:3402;top:14288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" filled="f" strokeweight=".5pt">
                <v:textbox inset="0,0,0,0">
                  <w:txbxContent>
                    <w:p w14:paraId="54D779F9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1" o:spid="_x0000_s1082" type="#_x0000_t202" style="position:absolute;left:3402;top:14572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" filled="f" strokeweight=".5pt">
                <v:textbox inset="0,.5mm,0,0">
                  <w:txbxContent>
                    <w:p w14:paraId="684F89ED" w14:textId="77777777" w:rsidR="00961DB1" w:rsidRPr="001C2705" w:rsidRDefault="00961DB1" w:rsidP="0069384D">
                      <w:pPr>
                        <w:pStyle w:val="Twordizme"/>
                      </w:pPr>
                      <w:r w:rsidRPr="004C30A9"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4C30A9">
                        <w:t>дп</w:t>
                      </w:r>
                      <w:proofErr w:type="spellEnd"/>
                      <w:r w:rsidRPr="001C2705">
                        <w:t>.</w:t>
                      </w:r>
                    </w:p>
                  </w:txbxContent>
                </v:textbox>
              </v:shape>
              <v:shape id="Text Box 252" o:spid="_x0000_s1083" type="#_x0000_t202" style="position:absolute;left:3402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" filled="f" strokeweight=".5pt">
                <v:textbox>
                  <w:txbxContent>
                    <w:p w14:paraId="7F86FE97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3" o:spid="_x0000_s1084" type="#_x0000_t202" style="position:absolute;left:3402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" filled="f" strokeweight=".5pt">
                <v:textbox>
                  <w:txbxContent>
                    <w:p w14:paraId="0A36C122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4" o:spid="_x0000_s1085" type="#_x0000_t202" style="position:absolute;left:3402;top:15422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" filled="f" strokeweight=".5pt">
                <v:textbox>
                  <w:txbxContent>
                    <w:p w14:paraId="0511E0C3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5" o:spid="_x0000_s1086" type="#_x0000_t202" style="position:absolute;left:3402;top:15706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" filled="f" strokeweight=".5pt">
                <v:textbox>
                  <w:txbxContent>
                    <w:p w14:paraId="7E1B243C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6" o:spid="_x0000_s1087" type="#_x0000_t202" style="position:absolute;left:3402;top:1598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" filled="f" strokeweight=".5pt">
                <v:textbox>
                  <w:txbxContent>
                    <w:p w14:paraId="1DFAA340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bxIzmd" o:spid="_x0000_s1088" type="#_x0000_t202" style="position:absolute;left:4253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" filled="f" strokeweight=".5pt">
                <v:textbox inset="0,.5mm,0,0">
                  <w:txbxContent>
                    <w:p w14:paraId="74AEB399" w14:textId="77777777" w:rsidR="00961DB1" w:rsidRPr="00693C49" w:rsidRDefault="00961DB1" w:rsidP="00693C49"/>
                  </w:txbxContent>
                </v:textbox>
              </v:shape>
              <v:shape id="Text Box 258" o:spid="_x0000_s1089" type="#_x0000_t202" style="position:absolute;left:4253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" filled="f" strokeweight=".5pt">
                <v:textbox inset="0,.5mm,0,0">
                  <w:txbxContent>
                    <w:p w14:paraId="6FE89E13" w14:textId="77777777" w:rsidR="00961DB1" w:rsidRPr="001C2705" w:rsidRDefault="00961DB1" w:rsidP="0069384D">
                      <w:pPr>
                        <w:pStyle w:val="Twordizme"/>
                      </w:pPr>
                      <w:r w:rsidRPr="004C30A9">
                        <w:t>Дата</w:t>
                      </w:r>
                    </w:p>
                  </w:txbxContent>
                </v:textbox>
              </v:shape>
              <v:shape id="tbxDat1" o:spid="_x0000_s1090" type="#_x0000_t202" style="position:absolute;left:4253;top:1485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" filled="f" strokeweight=".5pt">
                <v:textbox inset="0,.5mm,0,0">
                  <w:txbxContent>
                    <w:p w14:paraId="45C8C6C3" w14:textId="77777777" w:rsidR="00961DB1" w:rsidRPr="00A01018" w:rsidRDefault="00961DB1" w:rsidP="0069384D">
                      <w:pPr>
                        <w:pStyle w:val="Tworddate"/>
                        <w:rPr>
                          <w:lang w:val="uk-UA"/>
                        </w:rPr>
                      </w:pPr>
                    </w:p>
                  </w:txbxContent>
                </v:textbox>
              </v:shape>
              <v:shape id="tbxDat2" o:spid="_x0000_s1091" type="#_x0000_t202" style="position:absolute;left:4253;top:1513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" filled="f" strokeweight=".5pt">
                <v:textbox inset="0,.5mm,0,0">
                  <w:txbxContent>
                    <w:p w14:paraId="78CCEF48" w14:textId="77777777" w:rsidR="00961DB1" w:rsidRPr="00B467F8" w:rsidRDefault="00961DB1" w:rsidP="00B467F8"/>
                  </w:txbxContent>
                </v:textbox>
              </v:shape>
              <v:shape id="tbxDat4" o:spid="_x0000_s1092" type="#_x0000_t202" style="position:absolute;left:4253;top:1542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" filled="f" strokeweight=".5pt">
                <v:textbox inset="0,.5mm,0,0">
                  <w:txbxContent>
                    <w:p w14:paraId="715D80DC" w14:textId="77777777" w:rsidR="00961DB1" w:rsidRPr="00B467F8" w:rsidRDefault="00961DB1" w:rsidP="00B467F8"/>
                  </w:txbxContent>
                </v:textbox>
              </v:shape>
              <v:shape id="tbxDat5" o:spid="_x0000_s1093" type="#_x0000_t202" style="position:absolute;left:4253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" filled="f" strokeweight=".5pt">
                <v:textbox inset="0,.5mm,0,0">
                  <w:txbxContent>
                    <w:p w14:paraId="537C039D" w14:textId="77777777" w:rsidR="00961DB1" w:rsidRPr="00B467F8" w:rsidRDefault="00961DB1" w:rsidP="00B467F8"/>
                  </w:txbxContent>
                </v:textbox>
              </v:shape>
              <v:shape id="tbxDat6" o:spid="_x0000_s1094" type="#_x0000_t202" style="position:absolute;left:4253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" filled="f" strokeweight=".5pt">
                <v:textbox inset="0,.5mm,0,0">
                  <w:txbxContent>
                    <w:p w14:paraId="39428F9F" w14:textId="77777777" w:rsidR="00961DB1" w:rsidRPr="00B467F8" w:rsidRDefault="00961DB1" w:rsidP="00B467F8"/>
                  </w:txbxContent>
                </v:textbox>
              </v:shape>
              <v:shape id="tbxOboz" o:spid="_x0000_s1095" type="#_x0000_t202" style="position:absolute;left:4933;top:14175;width:6545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" filled="f" stroked="f">
                <v:textbox inset=",0,,0">
                  <w:txbxContent>
                    <w:p w14:paraId="2FAA0BC5" w14:textId="77777777" w:rsidR="00961DB1" w:rsidRPr="004C30A9" w:rsidRDefault="00961DB1" w:rsidP="0069384D">
                      <w:pPr>
                        <w:pStyle w:val="Twordoboz"/>
                      </w:pPr>
                    </w:p>
                  </w:txbxContent>
                </v:textbox>
              </v:shape>
              <v:shape id="tbxFirm" o:spid="_x0000_s1096" type="#_x0000_t202" style="position:absolute;left:8789;top:15422;width:2835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" filled="f" strokeweight="1.5pt">
                <v:textbox inset="0,0,0,0">
                  <w:txbxContent>
                    <w:p w14:paraId="6D6242CA" w14:textId="77777777" w:rsidR="00961DB1" w:rsidRPr="00B7725C" w:rsidRDefault="00961DB1" w:rsidP="00A01018">
                      <w:pPr>
                        <w:jc w:val="center"/>
                        <w:outlineLvl w:val="0"/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</w:pPr>
                      <w:r w:rsidRPr="00B7725C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П</w:t>
                      </w:r>
                      <w:r w:rsidR="00B66339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РИВАТ</w:t>
                      </w:r>
                      <w:r w:rsidRPr="00B7725C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НЕ АКЦІОНЕРНЕ</w:t>
                      </w:r>
                      <w:r w:rsidRPr="00B7725C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B7725C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ТОВАРИСТВО «КАРЛСБЕРГ УКРАЇНА»</w:t>
                      </w:r>
                    </w:p>
                    <w:p w14:paraId="6DA93491" w14:textId="77777777" w:rsidR="00961DB1" w:rsidRPr="00A01018" w:rsidRDefault="00961DB1" w:rsidP="0069384D">
                      <w:pPr>
                        <w:pStyle w:val="Twordfirm"/>
                        <w:rPr>
                          <w:lang w:val="uk-UA"/>
                        </w:rPr>
                      </w:pPr>
                    </w:p>
                  </w:txbxContent>
                </v:textbox>
              </v:shape>
              <v:shape id="Text Box 266" o:spid="_x0000_s1097" type="#_x0000_t202" style="position:absolute;left:8789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" filled="f" strokeweight="1.5pt">
                <v:textbox inset="0,0,0,0">
                  <w:txbxContent>
                    <w:p w14:paraId="702469CB" w14:textId="77777777" w:rsidR="00961DB1" w:rsidRPr="004C30A9" w:rsidRDefault="00961DB1" w:rsidP="0069384D">
                      <w:pPr>
                        <w:pStyle w:val="Twordlitlistlistov"/>
                      </w:pPr>
                      <w:r w:rsidRPr="004C30A9">
                        <w:t>Стад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4C30A9">
                        <w:t>я</w:t>
                      </w:r>
                    </w:p>
                    <w:p w14:paraId="3FFB7B98" w14:textId="77777777" w:rsidR="00961DB1" w:rsidRPr="004C30A9" w:rsidRDefault="00961DB1" w:rsidP="0069384D"/>
                  </w:txbxContent>
                </v:textbox>
              </v:shape>
              <v:shape id="Text Box 267" o:spid="_x0000_s1098" type="#_x0000_t202" style="position:absolute;left:9639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" filled="f" strokeweight="1.5pt">
                <v:textbox inset="0,0,0,0">
                  <w:txbxContent>
                    <w:p w14:paraId="6C4B9F91" w14:textId="77777777" w:rsidR="00961DB1" w:rsidRPr="003A75B2" w:rsidRDefault="00961DB1" w:rsidP="0069384D">
                      <w:pPr>
                        <w:pStyle w:val="Twordlitlistlistov"/>
                      </w:pPr>
                      <w:r>
                        <w:t>Лист</w:t>
                      </w:r>
                    </w:p>
                  </w:txbxContent>
                </v:textbox>
              </v:shape>
              <v:shape id="Text Box 268" o:spid="_x0000_s1099" type="#_x0000_t202" style="position:absolute;left:10490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" filled="f" strokeweight="1.5pt">
                <v:textbox inset="0,0,0,0">
                  <w:txbxContent>
                    <w:p w14:paraId="19704667" w14:textId="77777777" w:rsidR="00961DB1" w:rsidRPr="003A75B2" w:rsidRDefault="00961DB1" w:rsidP="0069384D">
                      <w:pPr>
                        <w:pStyle w:val="Twordlitlistlistov"/>
                      </w:pPr>
                      <w:r>
                        <w:t>Лист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>в</w:t>
                      </w:r>
                    </w:p>
                  </w:txbxContent>
                </v:textbox>
              </v:shape>
              <v:shape id="tbxPags" o:spid="_x0000_s1100" type="#_x0000_t202" style="position:absolute;left:10490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" filled="f" strokeweight="1.5pt">
                <v:textbox inset="0,0,0,0">
                  <w:txbxContent>
                    <w:p w14:paraId="3C61A3A9" w14:textId="77777777" w:rsidR="00961DB1" w:rsidRPr="0099233F" w:rsidRDefault="0004012E" w:rsidP="0004012E">
                      <w:pPr>
                        <w:jc w:val="center"/>
                        <w:rPr>
                          <w:rFonts w:ascii="Calibri" w:hAnsi="Calibri"/>
                          <w:i/>
                          <w:szCs w:val="20"/>
                          <w:lang w:val="uk-UA"/>
                        </w:rPr>
                      </w:pPr>
                      <w:r w:rsidRPr="0099233F">
                        <w:rPr>
                          <w:rFonts w:ascii="Calibri" w:hAnsi="Calibri"/>
                          <w:i/>
                          <w:szCs w:val="20"/>
                          <w:lang w:val="uk-UA"/>
                        </w:rPr>
                        <w:t>4</w:t>
                      </w:r>
                    </w:p>
                  </w:txbxContent>
                </v:textbox>
              </v:shape>
              <v:shape id="tbxPage1" o:spid="_x0000_s1101" type="#_x0000_t202" style="position:absolute;left:9639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" filled="f" strokeweight="1.5pt">
                <v:textbox inset="0,0,0,0">
                  <w:txbxContent>
                    <w:p w14:paraId="3C5D6916" w14:textId="77777777" w:rsidR="00961DB1" w:rsidRPr="00B7725C" w:rsidRDefault="00961DB1" w:rsidP="00D972B8">
                      <w:pPr>
                        <w:jc w:val="center"/>
                        <w:rPr>
                          <w:rFonts w:ascii="ISOCPEUR" w:hAnsi="ISOCPEUR"/>
                          <w:i/>
                        </w:rPr>
                      </w:pPr>
                      <w:r w:rsidRPr="00B7725C">
                        <w:rPr>
                          <w:rFonts w:ascii="ISOCPEUR" w:hAnsi="ISOCPEUR"/>
                          <w:i/>
                        </w:rPr>
                        <w:t>1</w:t>
                      </w:r>
                    </w:p>
                  </w:txbxContent>
                </v:textbox>
              </v:shape>
              <v:shape id="tbxLite" o:spid="_x0000_s1102" type="#_x0000_t202" style="position:absolute;left:8789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" filled="f" strokeweight="1.5pt">
                <v:textbox inset="0,0,0,0">
                  <w:txbxContent>
                    <w:p w14:paraId="07C3A64C" w14:textId="77777777" w:rsidR="00961DB1" w:rsidRPr="006C654A" w:rsidRDefault="00961DB1" w:rsidP="0069384D">
                      <w:pPr>
                        <w:pStyle w:val="Twordlitera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</w:t>
                      </w:r>
                    </w:p>
                  </w:txbxContent>
                </v:textbox>
              </v:shape>
              <v:shape id="tbxNaim" o:spid="_x0000_s1103" type="#_x0000_t202" style="position:absolute;left:4820;top:14855;width:3969;height:9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" filled="f" stroked="f" strokecolor="red">
                <v:textbox inset="0,0,0,0">
                  <w:txbxContent>
                    <w:p w14:paraId="6A6B8E67" w14:textId="77777777" w:rsidR="00961DB1" w:rsidRPr="0099233F" w:rsidRDefault="00961DB1" w:rsidP="00A01018">
                      <w:pPr>
                        <w:pStyle w:val="Twordnaim"/>
                        <w:rPr>
                          <w:rFonts w:ascii="Calibri" w:hAnsi="Calibri"/>
                          <w:sz w:val="24"/>
                          <w:szCs w:val="24"/>
                          <w:lang w:val="uk-UA"/>
                        </w:rPr>
                      </w:pPr>
                    </w:p>
                    <w:p w14:paraId="3B42FCEE" w14:textId="77777777" w:rsidR="00E46D98" w:rsidRDefault="00E46D98" w:rsidP="003F38E5">
                      <w:pPr>
                        <w:pStyle w:val="Twordnaim"/>
                        <w:rPr>
                          <w:rFonts w:ascii="ISOCTEUR" w:hAnsi="ISOCTEUR"/>
                          <w:iCs/>
                          <w:sz w:val="22"/>
                          <w:szCs w:val="22"/>
                          <w:lang w:val="uk-UA"/>
                        </w:rPr>
                      </w:pPr>
                    </w:p>
                    <w:p w14:paraId="13EE0570" w14:textId="77777777" w:rsidR="00E46D98" w:rsidRDefault="00E46D98" w:rsidP="003F38E5">
                      <w:pPr>
                        <w:pStyle w:val="Twordnaim"/>
                        <w:rPr>
                          <w:rFonts w:ascii="ISOCTEUR" w:hAnsi="ISOCTEUR"/>
                          <w:iCs/>
                          <w:sz w:val="22"/>
                          <w:szCs w:val="22"/>
                          <w:lang w:val="uk-UA"/>
                        </w:rPr>
                      </w:pPr>
                    </w:p>
                    <w:p w14:paraId="2D535E66" w14:textId="77777777" w:rsidR="00E46D98" w:rsidRDefault="00E46D98" w:rsidP="003F38E5">
                      <w:pPr>
                        <w:pStyle w:val="Twordnaim"/>
                        <w:rPr>
                          <w:rFonts w:ascii="ISOCTEUR" w:hAnsi="ISOCTEUR"/>
                          <w:iCs/>
                          <w:sz w:val="22"/>
                          <w:szCs w:val="22"/>
                          <w:lang w:val="uk-UA"/>
                        </w:rPr>
                      </w:pPr>
                    </w:p>
                    <w:p w14:paraId="7259382F" w14:textId="77777777" w:rsidR="00E46D98" w:rsidRDefault="00E46D98" w:rsidP="003F38E5">
                      <w:pPr>
                        <w:pStyle w:val="Twordnaim"/>
                        <w:rPr>
                          <w:rFonts w:ascii="ISOCTEUR" w:hAnsi="ISOCTEUR"/>
                          <w:iCs/>
                          <w:sz w:val="22"/>
                          <w:szCs w:val="22"/>
                          <w:lang w:val="uk-UA"/>
                        </w:rPr>
                      </w:pPr>
                    </w:p>
                    <w:p w14:paraId="63CD47B3" w14:textId="77777777" w:rsidR="00961DB1" w:rsidRPr="00656B18" w:rsidRDefault="00875F6D" w:rsidP="003F38E5">
                      <w:pPr>
                        <w:pStyle w:val="Twordnaim"/>
                        <w:rPr>
                          <w:rFonts w:ascii="ISOCTEUR" w:hAnsi="ISOCTEUR"/>
                          <w:sz w:val="24"/>
                          <w:szCs w:val="24"/>
                          <w:lang w:val="uk-UA"/>
                        </w:rPr>
                      </w:pPr>
                      <w:r w:rsidRPr="00656B18">
                        <w:rPr>
                          <w:rFonts w:ascii="ISOCTEUR" w:hAnsi="ISOCTEUR"/>
                          <w:iCs/>
                          <w:sz w:val="22"/>
                          <w:szCs w:val="22"/>
                          <w:lang w:val="uk-UA"/>
                        </w:rPr>
                        <w:t xml:space="preserve"> </w:t>
                      </w:r>
                    </w:p>
                  </w:txbxContent>
                </v:textbox>
              </v:shape>
              <v:shape id="tbxInpo" o:spid="_x0000_s1104" type="#_x0000_t202" style="position:absolute;left:737;top:14855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" strokeweight="1.5pt">
                <v:textbox style="layout-flow:vertical;mso-layout-flow-alt:bottom-to-top" inset="1mm,1mm,0,0">
                  <w:txbxContent>
                    <w:p w14:paraId="442692BA" w14:textId="77777777" w:rsidR="00961DB1" w:rsidRPr="004C30A9" w:rsidRDefault="00961DB1" w:rsidP="0069384D"/>
                  </w:txbxContent>
                </v:textbox>
              </v:shape>
              <v:shape id="Text Box 274" o:spid="_x0000_s1105" type="#_x0000_t202" style="position:absolute;left:454;top:14855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" filled="f" strokeweight="1.5pt">
                <v:textbox style="layout-flow:vertical;mso-layout-flow-alt:bottom-to-top" inset="0,0,0,0">
                  <w:txbxContent>
                    <w:p w14:paraId="6E6AA513" w14:textId="77777777" w:rsidR="00961DB1" w:rsidRPr="0039704B" w:rsidRDefault="00961DB1" w:rsidP="0069384D">
                      <w:pPr>
                        <w:pStyle w:val="Twordaddfieldheads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68301B">
                        <w:t>нв</w:t>
                      </w:r>
                      <w:proofErr w:type="spellEnd"/>
                      <w:r w:rsidRPr="0068301B">
                        <w:t xml:space="preserve">. № </w:t>
                      </w:r>
                      <w:proofErr w:type="spellStart"/>
                      <w:proofErr w:type="gramStart"/>
                      <w:r>
                        <w:rPr>
                          <w:lang w:val="uk-UA"/>
                        </w:rPr>
                        <w:t>ориг</w:t>
                      </w:r>
                      <w:proofErr w:type="spellEnd"/>
                      <w:r>
                        <w:rPr>
                          <w:lang w:val="uk-UA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  <v:shape id="tbxInpd" o:spid="_x0000_s1106" type="#_x0000_t202" style="position:absolute;left:737;top:12871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4E007452" w14:textId="77777777" w:rsidR="00961DB1" w:rsidRPr="00693C49" w:rsidRDefault="00961DB1" w:rsidP="00693C49"/>
                  </w:txbxContent>
                </v:textbox>
              </v:shape>
              <v:shape id="Text Box 276" o:spid="_x0000_s1107" type="#_x0000_t202" style="position:absolute;left:454;top:12871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" strokeweight="1.5pt">
                <v:textbox style="layout-flow:vertical;mso-layout-flow-alt:bottom-to-top" inset="0,0,0,0">
                  <w:txbxContent>
                    <w:p w14:paraId="4E74DD4A" w14:textId="77777777" w:rsidR="00961DB1" w:rsidRPr="00B9371F" w:rsidRDefault="00961DB1" w:rsidP="0069384D">
                      <w:pPr>
                        <w:pStyle w:val="Twordaddfieldheads"/>
                        <w:rPr>
                          <w:lang w:val="en-US"/>
                        </w:rPr>
                      </w:pPr>
                      <w:r w:rsidRPr="00B9371F"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B9371F">
                        <w:t>дп</w:t>
                      </w:r>
                      <w:proofErr w:type="spellEnd"/>
                      <w:r w:rsidRPr="00B9371F">
                        <w:t xml:space="preserve">. 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B9371F">
                        <w:t xml:space="preserve"> дата</w:t>
                      </w:r>
                    </w:p>
                    <w:p w14:paraId="745A3D65" w14:textId="77777777" w:rsidR="00961DB1" w:rsidRPr="004C30A9" w:rsidRDefault="00961DB1" w:rsidP="0069384D"/>
                  </w:txbxContent>
                </v:textbox>
              </v:shape>
              <v:shape id="tbxInvz" o:spid="_x0000_s1108" type="#_x0000_t202" style="position:absolute;left:737;top:11453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" strokeweight="1.5pt">
                <v:textbox style="layout-flow:vertical;mso-layout-flow-alt:bottom-to-top" inset="1mm,1mm,0,0">
                  <w:txbxContent>
                    <w:p w14:paraId="1A3D3138" w14:textId="77777777" w:rsidR="00961DB1" w:rsidRPr="00693C49" w:rsidRDefault="00961DB1" w:rsidP="00693C49"/>
                  </w:txbxContent>
                </v:textbox>
              </v:shape>
              <v:shape id="Text Box 278" o:spid="_x0000_s1109" type="#_x0000_t202" style="position:absolute;left:454;top:11453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14:paraId="6CB118D8" w14:textId="77777777" w:rsidR="00961DB1" w:rsidRPr="0039704B" w:rsidRDefault="00961DB1" w:rsidP="0069384D">
                      <w:pPr>
                        <w:pStyle w:val="Twordaddfieldheads"/>
                        <w:rPr>
                          <w:lang w:val="uk-UA"/>
                        </w:rPr>
                      </w:pPr>
                      <w:r w:rsidRPr="0068301B">
                        <w:t>Инв. №.</w:t>
                      </w:r>
                      <w:r>
                        <w:rPr>
                          <w:lang w:val="uk-UA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lang w:val="uk-UA"/>
                        </w:rPr>
                        <w:t>ориг</w:t>
                      </w:r>
                      <w:proofErr w:type="spellEnd"/>
                      <w:r>
                        <w:rPr>
                          <w:lang w:val="uk-UA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  <v:line id="Line 279" o:spid="_x0000_s1110" style="position:absolute;visibility:visible;mso-wrap-style:square" from="1134,0" to="1134,11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" strokeweight="1.5pt"/>
              <v:shape id="tbxTdoc" o:spid="_x0000_s1111" type="#_x0000_t202" style="position:absolute;left:4820;top:15819;width:3969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" filled="f" stroked="f" strokecolor="aqua">
                <v:textbox inset="0,0,0,0">
                  <w:txbxContent>
                    <w:p w14:paraId="2F82ADE6" w14:textId="77777777" w:rsidR="00961DB1" w:rsidRPr="00962FB3" w:rsidRDefault="00961DB1" w:rsidP="0069384D">
                      <w:pPr>
                        <w:pStyle w:val="Twordtdoc"/>
                        <w:rPr>
                          <w:lang w:val="ru-RU"/>
                        </w:rPr>
                      </w:pPr>
                      <w:proofErr w:type="spellStart"/>
                      <w:r w:rsidRPr="00962FB3">
                        <w:rPr>
                          <w:lang w:val="ru-RU"/>
                        </w:rPr>
                        <w:t>Технічне</w:t>
                      </w:r>
                      <w:proofErr w:type="spellEnd"/>
                      <w:r w:rsidRPr="00962FB3">
                        <w:rPr>
                          <w:lang w:val="ru-RU"/>
                        </w:rPr>
                        <w:t xml:space="preserve"> </w:t>
                      </w:r>
                      <w:proofErr w:type="spellStart"/>
                      <w:r w:rsidRPr="00962FB3">
                        <w:rPr>
                          <w:lang w:val="ru-RU"/>
                        </w:rPr>
                        <w:t>завдання</w:t>
                      </w:r>
                      <w:proofErr w:type="spellEnd"/>
                    </w:p>
                  </w:txbxContent>
                </v:textbox>
              </v:shape>
              <v:line id="Line 281" o:spid="_x0000_s1112" style="position:absolute;visibility:visible;mso-wrap-style:square" from="1134,16273" to="8788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" strokeweight="1.5pt"/>
              <v:line id="Line 282" o:spid="_x0000_s1113" style="position:absolute;visibility:visible;mso-wrap-style:square" from="1701,14005" to="1701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" strokeweight="1.5pt"/>
              <v:line id="Line 283" o:spid="_x0000_s1114" style="position:absolute;visibility:visible;mso-wrap-style:square" from="3402,14005" to="3402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" strokeweight="1.5pt"/>
              <v:line id="Line 284" o:spid="_x0000_s1115" style="position:absolute;visibility:visible;mso-wrap-style:square" from="4253,14005" to="4253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" strokeweight="1.5pt"/>
              <v:line id="Line 285" o:spid="_x0000_s1116" style="position:absolute;visibility:visible;mso-wrap-style:square" from="4820,14005" to="4820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" strokeweight="1.5pt"/>
              <v:line id="Line 286" o:spid="_x0000_s1117" style="position:absolute;visibility:visible;mso-wrap-style:square" from="1134,14855" to="8788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" strokeweight="1.5pt"/>
              <v:line id="Line 287" o:spid="_x0000_s1118" style="position:absolute;visibility:visible;mso-wrap-style:square" from="1134,14005" to="11622,14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" strokeweight="1.5pt"/>
              <v:shape id="Text Box 288" o:spid="_x0000_s1119" type="#_x0000_t202" style="position:absolute;left:10206;top:16273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" filled="f" stroked="f" strokeweight="1.5pt">
                <v:textbox inset="0,0,0,0">
                  <w:txbxContent>
                    <w:p w14:paraId="578C0591" w14:textId="77777777" w:rsidR="00961DB1" w:rsidRPr="003A75B2" w:rsidRDefault="00961DB1" w:rsidP="0069384D">
                      <w:pPr>
                        <w:pStyle w:val="Twordcopyformat"/>
                      </w:pPr>
                      <w:r w:rsidRPr="004C30A9">
                        <w:t>Формат</w:t>
                      </w:r>
                    </w:p>
                  </w:txbxContent>
                </v:textbox>
              </v:shape>
              <v:shape id="tbxFrmt" o:spid="_x0000_s1120" type="#_x0000_t202" style="position:absolute;left:11057;top:16273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" filled="f" stroked="f" strokeweight="1.5pt">
                <v:textbox inset="0,0,0,0">
                  <w:txbxContent>
                    <w:p w14:paraId="716B9D8F" w14:textId="77777777" w:rsidR="00961DB1" w:rsidRPr="003A75B2" w:rsidRDefault="00961DB1" w:rsidP="0069384D">
                      <w:pPr>
                        <w:pStyle w:val="Twordcopyformat"/>
                      </w:pPr>
                      <w:r w:rsidRPr="004C30A9">
                        <w:t>А4</w:t>
                      </w:r>
                    </w:p>
                  </w:txbxContent>
                </v:textbox>
              </v:shape>
              <v:shape id="Text Box 290" o:spid="_x0000_s1121" type="#_x0000_t202" style="position:absolute;left:4366;top:16273;width:170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<v:textbox inset="0,0,0,0">
                  <w:txbxContent>
                    <w:p w14:paraId="371BFBCF" w14:textId="77777777" w:rsidR="00961DB1" w:rsidRPr="003A75B2" w:rsidRDefault="00961DB1" w:rsidP="0069384D">
                      <w:pPr>
                        <w:pStyle w:val="Twordcopyformat"/>
                      </w:pPr>
                      <w:r w:rsidRPr="004C30A9">
                        <w:t>Коп</w:t>
                      </w:r>
                      <w:proofErr w:type="spellStart"/>
                      <w:r>
                        <w:rPr>
                          <w:lang w:val="uk-UA"/>
                        </w:rPr>
                        <w:t>іював</w:t>
                      </w:r>
                      <w:proofErr w:type="spellEnd"/>
                      <w:r>
                        <w:t>:</w:t>
                      </w:r>
                    </w:p>
                  </w:txbxContent>
                </v:textbox>
              </v:shape>
              <v:line id="Line 291" o:spid="_x0000_s1122" style="position:absolute;visibility:visible;mso-wrap-style:square" from="1134,0" to="1162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" strokeweight="1.5pt"/>
              <v:line id="Line 292" o:spid="_x0000_s1123" style="position:absolute;visibility:visible;mso-wrap-style:square" from="11624,0" to="11624,14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" strokeweight="1.5pt"/>
              <v:shape id="tbxIzml" o:spid="_x0000_s1124" type="#_x0000_t202" style="position:absolute;left:2268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" strokeweight=".5pt">
                <v:textbox inset="0,.5mm,0,0">
                  <w:txbxContent>
                    <w:p w14:paraId="2DCA198B" w14:textId="77777777" w:rsidR="00961DB1" w:rsidRPr="00725535" w:rsidRDefault="00961DB1" w:rsidP="0069384D">
                      <w:pPr>
                        <w:pStyle w:val="Twordizme"/>
                      </w:pPr>
                      <w:r>
                        <w:rPr>
                          <w:rStyle w:val="TwordizmeChar"/>
                        </w:rPr>
                        <w:t>.</w:t>
                      </w:r>
                    </w:p>
                  </w:txbxContent>
                </v:textbox>
              </v:shape>
              <v:line id="Line 294" o:spid="_x0000_s1125" style="position:absolute;visibility:visible;mso-wrap-style:square" from="2835,14005" to="2835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" strokeweight="1.5pt"/>
              <v:line id="Line 295" o:spid="_x0000_s1126" style="position:absolute;visibility:visible;mso-wrap-style:square" from="2268,14005" to="2268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" strokeweight="1.5pt"/>
              <v:line id="Line 296" o:spid="_x0000_s1127" style="position:absolute;visibility:visible;mso-wrap-style:square" from="1134,14572" to="4819,1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" strokeweight="1.5pt"/>
              <v:shape id="tbxJob9" o:spid="_x0000_s1128" type="#_x0000_t202" style="position:absolute;left:851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" strokeweight="1.5pt">
                <v:textbox style="layout-flow:vertical;mso-layout-flow-alt:bottom-to-top" inset=".5mm,0,0,0">
                  <w:txbxContent>
                    <w:p w14:paraId="40532535" w14:textId="77777777" w:rsidR="00961DB1" w:rsidRPr="00693C49" w:rsidRDefault="00961DB1" w:rsidP="00693C49"/>
                  </w:txbxContent>
                </v:textbox>
              </v:shape>
              <v:shape id="tbxJob7" o:spid="_x0000_s1129" type="#_x0000_t202" style="position:absolute;left:284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03E97275" w14:textId="77777777" w:rsidR="00961DB1" w:rsidRPr="00693C49" w:rsidRDefault="00961DB1" w:rsidP="00693C49"/>
                  </w:txbxContent>
                </v:textbox>
              </v:shape>
              <v:shape id="tbxJob8" o:spid="_x0000_s1130" type="#_x0000_t202" style="position:absolute;left:567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" strokeweight="1.5pt">
                <v:textbox style="layout-flow:vertical;mso-layout-flow-alt:bottom-to-top" inset=".5mm,0,0,0">
                  <w:txbxContent>
                    <w:p w14:paraId="6D1C2C11" w14:textId="77777777" w:rsidR="00961DB1" w:rsidRPr="00A01018" w:rsidRDefault="00961DB1" w:rsidP="0069384D">
                      <w:pPr>
                        <w:pStyle w:val="Twordfami"/>
                        <w:rPr>
                          <w:sz w:val="20"/>
                          <w:lang w:val="uk-UA"/>
                        </w:rPr>
                      </w:pPr>
                      <w:r w:rsidRPr="00693C49">
                        <w:rPr>
                          <w:sz w:val="20"/>
                        </w:rPr>
                        <w:t>Р</w:t>
                      </w:r>
                      <w:proofErr w:type="spellStart"/>
                      <w:r>
                        <w:rPr>
                          <w:sz w:val="20"/>
                          <w:lang w:val="uk-UA"/>
                        </w:rPr>
                        <w:t>озробив</w:t>
                      </w:r>
                      <w:proofErr w:type="spellEnd"/>
                    </w:p>
                  </w:txbxContent>
                </v:textbox>
              </v:shape>
              <v:shape id="Text Box 300" o:spid="_x0000_s1131" type="#_x0000_t202" style="position:absolute;top:7768;width:283;height:3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079180AE" w14:textId="77777777" w:rsidR="00961DB1" w:rsidRPr="00A01018" w:rsidRDefault="00961DB1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Погоджено</w:t>
                      </w:r>
                    </w:p>
                  </w:txbxContent>
                </v:textbox>
              </v:shape>
              <v:shape id="tbxFam9" o:spid="_x0000_s1132" type="#_x0000_t202" style="position:absolute;left:851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" strokeweight="1.5pt">
                <v:textbox style="layout-flow:vertical;mso-layout-flow-alt:bottom-to-top" inset=".5mm,0,0,0">
                  <w:txbxContent>
                    <w:p w14:paraId="1619A2B7" w14:textId="77777777" w:rsidR="00961DB1" w:rsidRPr="00693C49" w:rsidRDefault="00961DB1" w:rsidP="00693C49"/>
                  </w:txbxContent>
                </v:textbox>
              </v:shape>
              <v:shape id="tbxFam7" o:spid="_x0000_s1133" type="#_x0000_t202" style="position:absolute;left:284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156057EA" w14:textId="77777777" w:rsidR="00961DB1" w:rsidRPr="00693C49" w:rsidRDefault="00961DB1" w:rsidP="00693C49"/>
                  </w:txbxContent>
                </v:textbox>
              </v:shape>
              <v:shape id="tbxFam8" o:spid="_x0000_s1134" type="#_x0000_t202" style="position:absolute;left:567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6808C055" w14:textId="77777777" w:rsidR="00961DB1" w:rsidRPr="00FE358D" w:rsidRDefault="00961DB1" w:rsidP="00FE358D"/>
                  </w:txbxContent>
                </v:textbox>
              </v:shape>
              <v:shape id="Text Box 304" o:spid="_x0000_s1135" type="#_x0000_t202" style="position:absolute;left:851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" strokeweight="1.5pt">
                <v:textbox style="layout-flow:vertical;mso-layout-flow-alt:bottom-to-top">
                  <w:txbxContent>
                    <w:p w14:paraId="27DD39E9" w14:textId="77777777" w:rsidR="00961DB1" w:rsidRDefault="00961DB1" w:rsidP="0069384D"/>
                  </w:txbxContent>
                </v:textbox>
              </v:shape>
              <v:shape id="Text Box 305" o:spid="_x0000_s1136" type="#_x0000_t202" style="position:absolute;left:284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" strokeweight="1.5pt">
                <v:textbox style="layout-flow:vertical;mso-layout-flow-alt:bottom-to-top">
                  <w:txbxContent>
                    <w:p w14:paraId="35140CDD" w14:textId="77777777" w:rsidR="00961DB1" w:rsidRDefault="00961DB1" w:rsidP="0069384D"/>
                  </w:txbxContent>
                </v:textbox>
              </v:shape>
              <v:shape id="Text Box 306" o:spid="_x0000_s1137" type="#_x0000_t202" style="position:absolute;left:567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" strokeweight="1.5pt">
                <v:textbox style="layout-flow:vertical;mso-layout-flow-alt:bottom-to-top">
                  <w:txbxContent>
                    <w:p w14:paraId="3A1A2DB6" w14:textId="77777777" w:rsidR="00961DB1" w:rsidRDefault="00961DB1" w:rsidP="0069384D"/>
                  </w:txbxContent>
                </v:textbox>
              </v:shape>
              <v:shape id="tbxDat9" o:spid="_x0000_s1138" type="#_x0000_t202" style="position:absolute;left:851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73DFCCC2" w14:textId="77777777" w:rsidR="00961DB1" w:rsidRPr="00693C49" w:rsidRDefault="00961DB1" w:rsidP="00693C49"/>
                  </w:txbxContent>
                </v:textbox>
              </v:shape>
              <v:shape id="tbxDat7" o:spid="_x0000_s1139" type="#_x0000_t202" style="position:absolute;left:284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" strokeweight="1.5pt">
                <v:textbox style="layout-flow:vertical;mso-layout-flow-alt:bottom-to-top" inset="0,0,0,0">
                  <w:txbxContent>
                    <w:p w14:paraId="1D3E3FB0" w14:textId="77777777" w:rsidR="00961DB1" w:rsidRPr="00693C49" w:rsidRDefault="00961DB1" w:rsidP="00693C49"/>
                  </w:txbxContent>
                </v:textbox>
              </v:shape>
              <v:shape id="tbxDat8" o:spid="_x0000_s1140" type="#_x0000_t202" style="position:absolute;left:567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346B652D" w14:textId="77777777" w:rsidR="00961DB1" w:rsidRPr="00693C49" w:rsidRDefault="00961DB1" w:rsidP="00693C49"/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D3C20"/>
    <w:multiLevelType w:val="hybridMultilevel"/>
    <w:tmpl w:val="0B60A89C"/>
    <w:lvl w:ilvl="0" w:tplc="DCCE46F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F576C0"/>
    <w:multiLevelType w:val="multilevel"/>
    <w:tmpl w:val="21FE67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" w15:restartNumberingAfterBreak="0">
    <w:nsid w:val="06441873"/>
    <w:multiLevelType w:val="multilevel"/>
    <w:tmpl w:val="3B80FF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" w15:restartNumberingAfterBreak="0">
    <w:nsid w:val="09930E8A"/>
    <w:multiLevelType w:val="hybridMultilevel"/>
    <w:tmpl w:val="8AB4C36A"/>
    <w:lvl w:ilvl="0" w:tplc="266A2F3C">
      <w:start w:val="2"/>
      <w:numFmt w:val="decimal"/>
      <w:lvlText w:val="%1."/>
      <w:lvlJc w:val="left"/>
      <w:pPr>
        <w:ind w:left="250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3229" w:hanging="360"/>
      </w:pPr>
    </w:lvl>
    <w:lvl w:ilvl="2" w:tplc="0422001B" w:tentative="1">
      <w:start w:val="1"/>
      <w:numFmt w:val="lowerRoman"/>
      <w:lvlText w:val="%3."/>
      <w:lvlJc w:val="right"/>
      <w:pPr>
        <w:ind w:left="3949" w:hanging="180"/>
      </w:pPr>
    </w:lvl>
    <w:lvl w:ilvl="3" w:tplc="0422000F" w:tentative="1">
      <w:start w:val="1"/>
      <w:numFmt w:val="decimal"/>
      <w:lvlText w:val="%4."/>
      <w:lvlJc w:val="left"/>
      <w:pPr>
        <w:ind w:left="4669" w:hanging="360"/>
      </w:pPr>
    </w:lvl>
    <w:lvl w:ilvl="4" w:tplc="04220019" w:tentative="1">
      <w:start w:val="1"/>
      <w:numFmt w:val="lowerLetter"/>
      <w:lvlText w:val="%5."/>
      <w:lvlJc w:val="left"/>
      <w:pPr>
        <w:ind w:left="5389" w:hanging="360"/>
      </w:pPr>
    </w:lvl>
    <w:lvl w:ilvl="5" w:tplc="0422001B" w:tentative="1">
      <w:start w:val="1"/>
      <w:numFmt w:val="lowerRoman"/>
      <w:lvlText w:val="%6."/>
      <w:lvlJc w:val="right"/>
      <w:pPr>
        <w:ind w:left="6109" w:hanging="180"/>
      </w:pPr>
    </w:lvl>
    <w:lvl w:ilvl="6" w:tplc="0422000F" w:tentative="1">
      <w:start w:val="1"/>
      <w:numFmt w:val="decimal"/>
      <w:lvlText w:val="%7."/>
      <w:lvlJc w:val="left"/>
      <w:pPr>
        <w:ind w:left="6829" w:hanging="360"/>
      </w:pPr>
    </w:lvl>
    <w:lvl w:ilvl="7" w:tplc="04220019" w:tentative="1">
      <w:start w:val="1"/>
      <w:numFmt w:val="lowerLetter"/>
      <w:lvlText w:val="%8."/>
      <w:lvlJc w:val="left"/>
      <w:pPr>
        <w:ind w:left="7549" w:hanging="360"/>
      </w:pPr>
    </w:lvl>
    <w:lvl w:ilvl="8" w:tplc="0422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4" w15:restartNumberingAfterBreak="0">
    <w:nsid w:val="11C02871"/>
    <w:multiLevelType w:val="hybridMultilevel"/>
    <w:tmpl w:val="04E07A42"/>
    <w:lvl w:ilvl="0" w:tplc="8C9CE662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  <w:color w:val="222222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59E0338"/>
    <w:multiLevelType w:val="hybridMultilevel"/>
    <w:tmpl w:val="9F201CF6"/>
    <w:lvl w:ilvl="0" w:tplc="EF3C583C">
      <w:start w:val="1"/>
      <w:numFmt w:val="bullet"/>
      <w:lvlText w:val="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77E0524"/>
    <w:multiLevelType w:val="hybridMultilevel"/>
    <w:tmpl w:val="A554F298"/>
    <w:lvl w:ilvl="0" w:tplc="D526A176">
      <w:start w:val="1"/>
      <w:numFmt w:val="decimal"/>
      <w:lvlText w:val="%1."/>
      <w:lvlJc w:val="left"/>
      <w:pPr>
        <w:ind w:left="2149" w:hanging="360"/>
      </w:pPr>
      <w:rPr>
        <w:rFonts w:ascii="Times New Roman" w:hAnsi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869" w:hanging="360"/>
      </w:pPr>
    </w:lvl>
    <w:lvl w:ilvl="2" w:tplc="0422001B" w:tentative="1">
      <w:start w:val="1"/>
      <w:numFmt w:val="lowerRoman"/>
      <w:lvlText w:val="%3."/>
      <w:lvlJc w:val="right"/>
      <w:pPr>
        <w:ind w:left="3589" w:hanging="180"/>
      </w:pPr>
    </w:lvl>
    <w:lvl w:ilvl="3" w:tplc="0422000F" w:tentative="1">
      <w:start w:val="1"/>
      <w:numFmt w:val="decimal"/>
      <w:lvlText w:val="%4."/>
      <w:lvlJc w:val="left"/>
      <w:pPr>
        <w:ind w:left="4309" w:hanging="360"/>
      </w:pPr>
    </w:lvl>
    <w:lvl w:ilvl="4" w:tplc="04220019" w:tentative="1">
      <w:start w:val="1"/>
      <w:numFmt w:val="lowerLetter"/>
      <w:lvlText w:val="%5."/>
      <w:lvlJc w:val="left"/>
      <w:pPr>
        <w:ind w:left="5029" w:hanging="360"/>
      </w:pPr>
    </w:lvl>
    <w:lvl w:ilvl="5" w:tplc="0422001B" w:tentative="1">
      <w:start w:val="1"/>
      <w:numFmt w:val="lowerRoman"/>
      <w:lvlText w:val="%6."/>
      <w:lvlJc w:val="right"/>
      <w:pPr>
        <w:ind w:left="5749" w:hanging="180"/>
      </w:pPr>
    </w:lvl>
    <w:lvl w:ilvl="6" w:tplc="0422000F" w:tentative="1">
      <w:start w:val="1"/>
      <w:numFmt w:val="decimal"/>
      <w:lvlText w:val="%7."/>
      <w:lvlJc w:val="left"/>
      <w:pPr>
        <w:ind w:left="6469" w:hanging="360"/>
      </w:pPr>
    </w:lvl>
    <w:lvl w:ilvl="7" w:tplc="04220019" w:tentative="1">
      <w:start w:val="1"/>
      <w:numFmt w:val="lowerLetter"/>
      <w:lvlText w:val="%8."/>
      <w:lvlJc w:val="left"/>
      <w:pPr>
        <w:ind w:left="7189" w:hanging="360"/>
      </w:pPr>
    </w:lvl>
    <w:lvl w:ilvl="8" w:tplc="0422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 w15:restartNumberingAfterBreak="0">
    <w:nsid w:val="195627FA"/>
    <w:multiLevelType w:val="multilevel"/>
    <w:tmpl w:val="FD008C3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25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40" w:hanging="1440"/>
      </w:pPr>
      <w:rPr>
        <w:rFonts w:hint="default"/>
      </w:rPr>
    </w:lvl>
  </w:abstractNum>
  <w:abstractNum w:abstractNumId="8" w15:restartNumberingAfterBreak="0">
    <w:nsid w:val="1AB96C1A"/>
    <w:multiLevelType w:val="hybridMultilevel"/>
    <w:tmpl w:val="C49E9CA4"/>
    <w:lvl w:ilvl="0" w:tplc="17A42FE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324371"/>
    <w:multiLevelType w:val="multilevel"/>
    <w:tmpl w:val="F028B0B2"/>
    <w:lvl w:ilvl="0">
      <w:start w:val="4"/>
      <w:numFmt w:val="decimal"/>
      <w:lvlText w:val="%1"/>
      <w:lvlJc w:val="left"/>
      <w:pPr>
        <w:ind w:left="1068" w:hanging="3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788" w:hanging="360"/>
      </w:pPr>
      <w:rPr>
        <w:rFonts w:hint="default"/>
      </w:rPr>
    </w:lvl>
    <w:lvl w:ilvl="2">
      <w:numFmt w:val="decimal"/>
      <w:lvlText w:val="%1.%2.%3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08" w:hanging="1440"/>
      </w:pPr>
      <w:rPr>
        <w:rFonts w:hint="default"/>
      </w:rPr>
    </w:lvl>
  </w:abstractNum>
  <w:abstractNum w:abstractNumId="10" w15:restartNumberingAfterBreak="0">
    <w:nsid w:val="1ED87089"/>
    <w:multiLevelType w:val="hybridMultilevel"/>
    <w:tmpl w:val="555E6874"/>
    <w:lvl w:ilvl="0" w:tplc="2314247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980" w:hanging="360"/>
      </w:pPr>
    </w:lvl>
    <w:lvl w:ilvl="2" w:tplc="0422001B" w:tentative="1">
      <w:start w:val="1"/>
      <w:numFmt w:val="lowerRoman"/>
      <w:lvlText w:val="%3."/>
      <w:lvlJc w:val="right"/>
      <w:pPr>
        <w:ind w:left="2700" w:hanging="180"/>
      </w:pPr>
    </w:lvl>
    <w:lvl w:ilvl="3" w:tplc="0422000F" w:tentative="1">
      <w:start w:val="1"/>
      <w:numFmt w:val="decimal"/>
      <w:lvlText w:val="%4."/>
      <w:lvlJc w:val="left"/>
      <w:pPr>
        <w:ind w:left="3420" w:hanging="360"/>
      </w:pPr>
    </w:lvl>
    <w:lvl w:ilvl="4" w:tplc="04220019" w:tentative="1">
      <w:start w:val="1"/>
      <w:numFmt w:val="lowerLetter"/>
      <w:lvlText w:val="%5."/>
      <w:lvlJc w:val="left"/>
      <w:pPr>
        <w:ind w:left="4140" w:hanging="360"/>
      </w:pPr>
    </w:lvl>
    <w:lvl w:ilvl="5" w:tplc="0422001B" w:tentative="1">
      <w:start w:val="1"/>
      <w:numFmt w:val="lowerRoman"/>
      <w:lvlText w:val="%6."/>
      <w:lvlJc w:val="right"/>
      <w:pPr>
        <w:ind w:left="4860" w:hanging="180"/>
      </w:pPr>
    </w:lvl>
    <w:lvl w:ilvl="6" w:tplc="0422000F" w:tentative="1">
      <w:start w:val="1"/>
      <w:numFmt w:val="decimal"/>
      <w:lvlText w:val="%7."/>
      <w:lvlJc w:val="left"/>
      <w:pPr>
        <w:ind w:left="5580" w:hanging="360"/>
      </w:pPr>
    </w:lvl>
    <w:lvl w:ilvl="7" w:tplc="04220019" w:tentative="1">
      <w:start w:val="1"/>
      <w:numFmt w:val="lowerLetter"/>
      <w:lvlText w:val="%8."/>
      <w:lvlJc w:val="left"/>
      <w:pPr>
        <w:ind w:left="6300" w:hanging="360"/>
      </w:pPr>
    </w:lvl>
    <w:lvl w:ilvl="8" w:tplc="0422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DDB5BF3"/>
    <w:multiLevelType w:val="multilevel"/>
    <w:tmpl w:val="A4D283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2" w15:restartNumberingAfterBreak="0">
    <w:nsid w:val="2EB350FA"/>
    <w:multiLevelType w:val="hybridMultilevel"/>
    <w:tmpl w:val="CEDE9CCA"/>
    <w:lvl w:ilvl="0" w:tplc="4A7281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380059D"/>
    <w:multiLevelType w:val="hybridMultilevel"/>
    <w:tmpl w:val="38BCD80E"/>
    <w:lvl w:ilvl="0" w:tplc="2F0EA262">
      <w:start w:val="2"/>
      <w:numFmt w:val="decimal"/>
      <w:lvlText w:val="%1"/>
      <w:lvlJc w:val="left"/>
      <w:pPr>
        <w:ind w:left="214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869" w:hanging="360"/>
      </w:pPr>
    </w:lvl>
    <w:lvl w:ilvl="2" w:tplc="0422001B" w:tentative="1">
      <w:start w:val="1"/>
      <w:numFmt w:val="lowerRoman"/>
      <w:lvlText w:val="%3."/>
      <w:lvlJc w:val="right"/>
      <w:pPr>
        <w:ind w:left="3589" w:hanging="180"/>
      </w:pPr>
    </w:lvl>
    <w:lvl w:ilvl="3" w:tplc="0422000F" w:tentative="1">
      <w:start w:val="1"/>
      <w:numFmt w:val="decimal"/>
      <w:lvlText w:val="%4."/>
      <w:lvlJc w:val="left"/>
      <w:pPr>
        <w:ind w:left="4309" w:hanging="360"/>
      </w:pPr>
    </w:lvl>
    <w:lvl w:ilvl="4" w:tplc="04220019" w:tentative="1">
      <w:start w:val="1"/>
      <w:numFmt w:val="lowerLetter"/>
      <w:lvlText w:val="%5."/>
      <w:lvlJc w:val="left"/>
      <w:pPr>
        <w:ind w:left="5029" w:hanging="360"/>
      </w:pPr>
    </w:lvl>
    <w:lvl w:ilvl="5" w:tplc="0422001B" w:tentative="1">
      <w:start w:val="1"/>
      <w:numFmt w:val="lowerRoman"/>
      <w:lvlText w:val="%6."/>
      <w:lvlJc w:val="right"/>
      <w:pPr>
        <w:ind w:left="5749" w:hanging="180"/>
      </w:pPr>
    </w:lvl>
    <w:lvl w:ilvl="6" w:tplc="0422000F" w:tentative="1">
      <w:start w:val="1"/>
      <w:numFmt w:val="decimal"/>
      <w:lvlText w:val="%7."/>
      <w:lvlJc w:val="left"/>
      <w:pPr>
        <w:ind w:left="6469" w:hanging="360"/>
      </w:pPr>
    </w:lvl>
    <w:lvl w:ilvl="7" w:tplc="04220019" w:tentative="1">
      <w:start w:val="1"/>
      <w:numFmt w:val="lowerLetter"/>
      <w:lvlText w:val="%8."/>
      <w:lvlJc w:val="left"/>
      <w:pPr>
        <w:ind w:left="7189" w:hanging="360"/>
      </w:pPr>
    </w:lvl>
    <w:lvl w:ilvl="8" w:tplc="0422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 w15:restartNumberingAfterBreak="0">
    <w:nsid w:val="39CA3419"/>
    <w:multiLevelType w:val="multilevel"/>
    <w:tmpl w:val="3DDA261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5" w15:restartNumberingAfterBreak="0">
    <w:nsid w:val="3E370B66"/>
    <w:multiLevelType w:val="multilevel"/>
    <w:tmpl w:val="512A270C"/>
    <w:lvl w:ilvl="0">
      <w:start w:val="2"/>
      <w:numFmt w:val="decimal"/>
      <w:lvlText w:val="%1"/>
      <w:lvlJc w:val="left"/>
      <w:pPr>
        <w:ind w:left="142" w:hanging="360"/>
      </w:pPr>
      <w:rPr>
        <w:rFonts w:hint="default"/>
        <w:lang w:val="uk-UA"/>
      </w:rPr>
    </w:lvl>
    <w:lvl w:ilvl="1">
      <w:start w:val="1"/>
      <w:numFmt w:val="decimal"/>
      <w:lvlText w:val="%1.%2"/>
      <w:lvlJc w:val="left"/>
      <w:pPr>
        <w:ind w:left="8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0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86" w:hanging="1440"/>
      </w:pPr>
      <w:rPr>
        <w:rFonts w:hint="default"/>
      </w:rPr>
    </w:lvl>
  </w:abstractNum>
  <w:abstractNum w:abstractNumId="16" w15:restartNumberingAfterBreak="0">
    <w:nsid w:val="42ED3DB1"/>
    <w:multiLevelType w:val="multilevel"/>
    <w:tmpl w:val="F886C6F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7" w15:restartNumberingAfterBreak="0">
    <w:nsid w:val="43BD7A87"/>
    <w:multiLevelType w:val="hybridMultilevel"/>
    <w:tmpl w:val="E50EDB9C"/>
    <w:lvl w:ilvl="0" w:tplc="6696F588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5AB7A82"/>
    <w:multiLevelType w:val="hybridMultilevel"/>
    <w:tmpl w:val="E460E6F4"/>
    <w:lvl w:ilvl="0" w:tplc="3008F4EE">
      <w:start w:val="5"/>
      <w:numFmt w:val="bullet"/>
      <w:lvlText w:val="-"/>
      <w:lvlJc w:val="left"/>
      <w:pPr>
        <w:ind w:left="1473" w:hanging="360"/>
      </w:pPr>
      <w:rPr>
        <w:rFonts w:ascii="Calibri" w:eastAsia="Times New Roman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19" w15:restartNumberingAfterBreak="0">
    <w:nsid w:val="471D7608"/>
    <w:multiLevelType w:val="hybridMultilevel"/>
    <w:tmpl w:val="3560F27E"/>
    <w:lvl w:ilvl="0" w:tplc="8A80BB8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color w:val="2222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86646B"/>
    <w:multiLevelType w:val="hybridMultilevel"/>
    <w:tmpl w:val="159426DC"/>
    <w:lvl w:ilvl="0" w:tplc="8048E0AE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348" w:hanging="360"/>
      </w:pPr>
    </w:lvl>
    <w:lvl w:ilvl="2" w:tplc="0422001B" w:tentative="1">
      <w:start w:val="1"/>
      <w:numFmt w:val="lowerRoman"/>
      <w:lvlText w:val="%3."/>
      <w:lvlJc w:val="right"/>
      <w:pPr>
        <w:ind w:left="4068" w:hanging="180"/>
      </w:pPr>
    </w:lvl>
    <w:lvl w:ilvl="3" w:tplc="0422000F" w:tentative="1">
      <w:start w:val="1"/>
      <w:numFmt w:val="decimal"/>
      <w:lvlText w:val="%4."/>
      <w:lvlJc w:val="left"/>
      <w:pPr>
        <w:ind w:left="4788" w:hanging="360"/>
      </w:pPr>
    </w:lvl>
    <w:lvl w:ilvl="4" w:tplc="04220019" w:tentative="1">
      <w:start w:val="1"/>
      <w:numFmt w:val="lowerLetter"/>
      <w:lvlText w:val="%5."/>
      <w:lvlJc w:val="left"/>
      <w:pPr>
        <w:ind w:left="5508" w:hanging="360"/>
      </w:pPr>
    </w:lvl>
    <w:lvl w:ilvl="5" w:tplc="0422001B" w:tentative="1">
      <w:start w:val="1"/>
      <w:numFmt w:val="lowerRoman"/>
      <w:lvlText w:val="%6."/>
      <w:lvlJc w:val="right"/>
      <w:pPr>
        <w:ind w:left="6228" w:hanging="180"/>
      </w:pPr>
    </w:lvl>
    <w:lvl w:ilvl="6" w:tplc="0422000F" w:tentative="1">
      <w:start w:val="1"/>
      <w:numFmt w:val="decimal"/>
      <w:lvlText w:val="%7."/>
      <w:lvlJc w:val="left"/>
      <w:pPr>
        <w:ind w:left="6948" w:hanging="360"/>
      </w:pPr>
    </w:lvl>
    <w:lvl w:ilvl="7" w:tplc="04220019" w:tentative="1">
      <w:start w:val="1"/>
      <w:numFmt w:val="lowerLetter"/>
      <w:lvlText w:val="%8."/>
      <w:lvlJc w:val="left"/>
      <w:pPr>
        <w:ind w:left="7668" w:hanging="360"/>
      </w:pPr>
    </w:lvl>
    <w:lvl w:ilvl="8" w:tplc="0422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1" w15:restartNumberingAfterBreak="0">
    <w:nsid w:val="4BEA0FB1"/>
    <w:multiLevelType w:val="multilevel"/>
    <w:tmpl w:val="192C06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2" w15:restartNumberingAfterBreak="0">
    <w:nsid w:val="501D3332"/>
    <w:multiLevelType w:val="multilevel"/>
    <w:tmpl w:val="DC986C9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3" w15:restartNumberingAfterBreak="0">
    <w:nsid w:val="55DA42F6"/>
    <w:multiLevelType w:val="multilevel"/>
    <w:tmpl w:val="0EA2A0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5AA25002"/>
    <w:multiLevelType w:val="hybridMultilevel"/>
    <w:tmpl w:val="0C9032D4"/>
    <w:lvl w:ilvl="0" w:tplc="5EBA7174">
      <w:start w:val="5"/>
      <w:numFmt w:val="bullet"/>
      <w:lvlText w:val="-"/>
      <w:lvlJc w:val="left"/>
      <w:pPr>
        <w:ind w:left="1494" w:hanging="360"/>
      </w:pPr>
      <w:rPr>
        <w:rFonts w:ascii="Calibri" w:eastAsia="Times New Roman" w:hAnsi="Calibri" w:cs="Arial" w:hint="default"/>
        <w:color w:val="222222"/>
        <w:sz w:val="20"/>
      </w:rPr>
    </w:lvl>
    <w:lvl w:ilvl="1" w:tplc="042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5" w15:restartNumberingAfterBreak="0">
    <w:nsid w:val="5BA91A13"/>
    <w:multiLevelType w:val="hybridMultilevel"/>
    <w:tmpl w:val="2620FD24"/>
    <w:lvl w:ilvl="0" w:tplc="5D7CC23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5E57696C"/>
    <w:multiLevelType w:val="hybridMultilevel"/>
    <w:tmpl w:val="51769258"/>
    <w:lvl w:ilvl="0" w:tplc="78143348">
      <w:start w:val="3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5D3304"/>
    <w:multiLevelType w:val="hybridMultilevel"/>
    <w:tmpl w:val="070008C6"/>
    <w:lvl w:ilvl="0" w:tplc="BF60686A">
      <w:start w:val="1"/>
      <w:numFmt w:val="upperRoman"/>
      <w:lvlText w:val="%1."/>
      <w:lvlJc w:val="left"/>
      <w:pPr>
        <w:ind w:left="178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4880982"/>
    <w:multiLevelType w:val="hybridMultilevel"/>
    <w:tmpl w:val="7620366C"/>
    <w:lvl w:ilvl="0" w:tplc="4CE8D5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62B42A8"/>
    <w:multiLevelType w:val="hybridMultilevel"/>
    <w:tmpl w:val="59243B14"/>
    <w:lvl w:ilvl="0" w:tplc="2E806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79C169B"/>
    <w:multiLevelType w:val="multilevel"/>
    <w:tmpl w:val="FAD2045E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4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60" w:hanging="1440"/>
      </w:pPr>
      <w:rPr>
        <w:rFonts w:hint="default"/>
      </w:rPr>
    </w:lvl>
  </w:abstractNum>
  <w:abstractNum w:abstractNumId="31" w15:restartNumberingAfterBreak="0">
    <w:nsid w:val="717B52A1"/>
    <w:multiLevelType w:val="hybridMultilevel"/>
    <w:tmpl w:val="7368B9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E4EE8"/>
    <w:multiLevelType w:val="hybridMultilevel"/>
    <w:tmpl w:val="F27AEE90"/>
    <w:lvl w:ilvl="0" w:tplc="E5E412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25741D9"/>
    <w:multiLevelType w:val="hybridMultilevel"/>
    <w:tmpl w:val="E51ACDA8"/>
    <w:lvl w:ilvl="0" w:tplc="EA3A4DF4">
      <w:start w:val="3"/>
      <w:numFmt w:val="decimal"/>
      <w:lvlText w:val="%1"/>
      <w:lvlJc w:val="left"/>
      <w:pPr>
        <w:ind w:left="171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433" w:hanging="360"/>
      </w:pPr>
    </w:lvl>
    <w:lvl w:ilvl="2" w:tplc="0422001B" w:tentative="1">
      <w:start w:val="1"/>
      <w:numFmt w:val="lowerRoman"/>
      <w:lvlText w:val="%3."/>
      <w:lvlJc w:val="right"/>
      <w:pPr>
        <w:ind w:left="3153" w:hanging="180"/>
      </w:pPr>
    </w:lvl>
    <w:lvl w:ilvl="3" w:tplc="0422000F" w:tentative="1">
      <w:start w:val="1"/>
      <w:numFmt w:val="decimal"/>
      <w:lvlText w:val="%4."/>
      <w:lvlJc w:val="left"/>
      <w:pPr>
        <w:ind w:left="3873" w:hanging="360"/>
      </w:pPr>
    </w:lvl>
    <w:lvl w:ilvl="4" w:tplc="04220019" w:tentative="1">
      <w:start w:val="1"/>
      <w:numFmt w:val="lowerLetter"/>
      <w:lvlText w:val="%5."/>
      <w:lvlJc w:val="left"/>
      <w:pPr>
        <w:ind w:left="4593" w:hanging="360"/>
      </w:pPr>
    </w:lvl>
    <w:lvl w:ilvl="5" w:tplc="0422001B" w:tentative="1">
      <w:start w:val="1"/>
      <w:numFmt w:val="lowerRoman"/>
      <w:lvlText w:val="%6."/>
      <w:lvlJc w:val="right"/>
      <w:pPr>
        <w:ind w:left="5313" w:hanging="180"/>
      </w:pPr>
    </w:lvl>
    <w:lvl w:ilvl="6" w:tplc="0422000F" w:tentative="1">
      <w:start w:val="1"/>
      <w:numFmt w:val="decimal"/>
      <w:lvlText w:val="%7."/>
      <w:lvlJc w:val="left"/>
      <w:pPr>
        <w:ind w:left="6033" w:hanging="360"/>
      </w:pPr>
    </w:lvl>
    <w:lvl w:ilvl="7" w:tplc="04220019" w:tentative="1">
      <w:start w:val="1"/>
      <w:numFmt w:val="lowerLetter"/>
      <w:lvlText w:val="%8."/>
      <w:lvlJc w:val="left"/>
      <w:pPr>
        <w:ind w:left="6753" w:hanging="360"/>
      </w:pPr>
    </w:lvl>
    <w:lvl w:ilvl="8" w:tplc="0422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4" w15:restartNumberingAfterBreak="0">
    <w:nsid w:val="74EE2270"/>
    <w:multiLevelType w:val="hybridMultilevel"/>
    <w:tmpl w:val="FE8E41E8"/>
    <w:lvl w:ilvl="0" w:tplc="88E06F66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77CB6796"/>
    <w:multiLevelType w:val="hybridMultilevel"/>
    <w:tmpl w:val="331896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CE501F"/>
    <w:multiLevelType w:val="hybridMultilevel"/>
    <w:tmpl w:val="13AE5A6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8B2200"/>
    <w:multiLevelType w:val="hybridMultilevel"/>
    <w:tmpl w:val="F112F90A"/>
    <w:lvl w:ilvl="0" w:tplc="46C4325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030181244">
    <w:abstractNumId w:val="23"/>
  </w:num>
  <w:num w:numId="2" w16cid:durableId="580918038">
    <w:abstractNumId w:val="9"/>
  </w:num>
  <w:num w:numId="3" w16cid:durableId="906258005">
    <w:abstractNumId w:val="1"/>
  </w:num>
  <w:num w:numId="4" w16cid:durableId="1182935823">
    <w:abstractNumId w:val="22"/>
  </w:num>
  <w:num w:numId="5" w16cid:durableId="1421020338">
    <w:abstractNumId w:val="14"/>
  </w:num>
  <w:num w:numId="6" w16cid:durableId="320235957">
    <w:abstractNumId w:val="21"/>
  </w:num>
  <w:num w:numId="7" w16cid:durableId="1603338938">
    <w:abstractNumId w:val="11"/>
  </w:num>
  <w:num w:numId="8" w16cid:durableId="1683583213">
    <w:abstractNumId w:val="15"/>
  </w:num>
  <w:num w:numId="9" w16cid:durableId="670765278">
    <w:abstractNumId w:val="5"/>
  </w:num>
  <w:num w:numId="10" w16cid:durableId="740910602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07514461">
    <w:abstractNumId w:val="24"/>
  </w:num>
  <w:num w:numId="12" w16cid:durableId="159124034">
    <w:abstractNumId w:val="18"/>
  </w:num>
  <w:num w:numId="13" w16cid:durableId="1543859606">
    <w:abstractNumId w:val="32"/>
  </w:num>
  <w:num w:numId="14" w16cid:durableId="693338016">
    <w:abstractNumId w:val="30"/>
  </w:num>
  <w:num w:numId="15" w16cid:durableId="1642807314">
    <w:abstractNumId w:val="7"/>
  </w:num>
  <w:num w:numId="16" w16cid:durableId="2035420427">
    <w:abstractNumId w:val="16"/>
  </w:num>
  <w:num w:numId="17" w16cid:durableId="1096439792">
    <w:abstractNumId w:val="2"/>
  </w:num>
  <w:num w:numId="18" w16cid:durableId="959190323">
    <w:abstractNumId w:val="27"/>
  </w:num>
  <w:num w:numId="19" w16cid:durableId="1185440686">
    <w:abstractNumId w:val="28"/>
  </w:num>
  <w:num w:numId="20" w16cid:durableId="1151796191">
    <w:abstractNumId w:val="25"/>
  </w:num>
  <w:num w:numId="21" w16cid:durableId="1412505105">
    <w:abstractNumId w:val="0"/>
  </w:num>
  <w:num w:numId="22" w16cid:durableId="751507520">
    <w:abstractNumId w:val="36"/>
  </w:num>
  <w:num w:numId="23" w16cid:durableId="237793322">
    <w:abstractNumId w:val="35"/>
  </w:num>
  <w:num w:numId="24" w16cid:durableId="1087382447">
    <w:abstractNumId w:val="19"/>
  </w:num>
  <w:num w:numId="25" w16cid:durableId="1891570976">
    <w:abstractNumId w:val="4"/>
  </w:num>
  <w:num w:numId="26" w16cid:durableId="2031685872">
    <w:abstractNumId w:val="34"/>
  </w:num>
  <w:num w:numId="27" w16cid:durableId="792947485">
    <w:abstractNumId w:val="13"/>
  </w:num>
  <w:num w:numId="28" w16cid:durableId="1544170081">
    <w:abstractNumId w:val="3"/>
  </w:num>
  <w:num w:numId="29" w16cid:durableId="1225068897">
    <w:abstractNumId w:val="6"/>
  </w:num>
  <w:num w:numId="30" w16cid:durableId="833570648">
    <w:abstractNumId w:val="20"/>
  </w:num>
  <w:num w:numId="31" w16cid:durableId="858276048">
    <w:abstractNumId w:val="31"/>
  </w:num>
  <w:num w:numId="32" w16cid:durableId="627588466">
    <w:abstractNumId w:val="12"/>
  </w:num>
  <w:num w:numId="33" w16cid:durableId="62141965">
    <w:abstractNumId w:val="17"/>
  </w:num>
  <w:num w:numId="34" w16cid:durableId="1183666139">
    <w:abstractNumId w:val="26"/>
  </w:num>
  <w:num w:numId="35" w16cid:durableId="996299780">
    <w:abstractNumId w:val="10"/>
  </w:num>
  <w:num w:numId="36" w16cid:durableId="1949002572">
    <w:abstractNumId w:val="37"/>
  </w:num>
  <w:num w:numId="37" w16cid:durableId="2022538028">
    <w:abstractNumId w:val="8"/>
  </w:num>
  <w:num w:numId="38" w16cid:durableId="1467316495">
    <w:abstractNumId w:val="33"/>
  </w:num>
  <w:num w:numId="39" w16cid:durableId="895118540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D09"/>
    <w:rsid w:val="0001181E"/>
    <w:rsid w:val="000123B6"/>
    <w:rsid w:val="000155B9"/>
    <w:rsid w:val="00023807"/>
    <w:rsid w:val="000306BE"/>
    <w:rsid w:val="00033F83"/>
    <w:rsid w:val="00034F1A"/>
    <w:rsid w:val="0004012E"/>
    <w:rsid w:val="000433E8"/>
    <w:rsid w:val="00050964"/>
    <w:rsid w:val="00052988"/>
    <w:rsid w:val="00052D18"/>
    <w:rsid w:val="000556BD"/>
    <w:rsid w:val="00055A09"/>
    <w:rsid w:val="00057DEC"/>
    <w:rsid w:val="0006133C"/>
    <w:rsid w:val="00066763"/>
    <w:rsid w:val="00066B59"/>
    <w:rsid w:val="0008643E"/>
    <w:rsid w:val="00093CC1"/>
    <w:rsid w:val="000B000F"/>
    <w:rsid w:val="000B25AF"/>
    <w:rsid w:val="000B4498"/>
    <w:rsid w:val="000B7A5E"/>
    <w:rsid w:val="000C21F0"/>
    <w:rsid w:val="000C6C54"/>
    <w:rsid w:val="000D5EAB"/>
    <w:rsid w:val="000E14BE"/>
    <w:rsid w:val="000E32DC"/>
    <w:rsid w:val="000E5E5C"/>
    <w:rsid w:val="000F40BC"/>
    <w:rsid w:val="000F67B1"/>
    <w:rsid w:val="001037CA"/>
    <w:rsid w:val="001042CA"/>
    <w:rsid w:val="00104EDE"/>
    <w:rsid w:val="0010667F"/>
    <w:rsid w:val="00107C54"/>
    <w:rsid w:val="00107DA1"/>
    <w:rsid w:val="00107FF3"/>
    <w:rsid w:val="00111606"/>
    <w:rsid w:val="00114C49"/>
    <w:rsid w:val="0012051E"/>
    <w:rsid w:val="0012086D"/>
    <w:rsid w:val="00124114"/>
    <w:rsid w:val="00130252"/>
    <w:rsid w:val="0013134A"/>
    <w:rsid w:val="00133B00"/>
    <w:rsid w:val="0013510D"/>
    <w:rsid w:val="00135173"/>
    <w:rsid w:val="00136A1B"/>
    <w:rsid w:val="00140E3A"/>
    <w:rsid w:val="0015568E"/>
    <w:rsid w:val="00157B70"/>
    <w:rsid w:val="001601ED"/>
    <w:rsid w:val="001619D5"/>
    <w:rsid w:val="00164485"/>
    <w:rsid w:val="00174697"/>
    <w:rsid w:val="00182E1B"/>
    <w:rsid w:val="00190BF8"/>
    <w:rsid w:val="001A0637"/>
    <w:rsid w:val="001A0B83"/>
    <w:rsid w:val="001A4972"/>
    <w:rsid w:val="001A594C"/>
    <w:rsid w:val="001B1060"/>
    <w:rsid w:val="001B60C9"/>
    <w:rsid w:val="001C1274"/>
    <w:rsid w:val="001C2D82"/>
    <w:rsid w:val="001C33C8"/>
    <w:rsid w:val="001C49AB"/>
    <w:rsid w:val="001C5DAE"/>
    <w:rsid w:val="001C64B6"/>
    <w:rsid w:val="001C79C5"/>
    <w:rsid w:val="001D0483"/>
    <w:rsid w:val="001D25AE"/>
    <w:rsid w:val="001D3E11"/>
    <w:rsid w:val="001E314A"/>
    <w:rsid w:val="001E421D"/>
    <w:rsid w:val="001E5228"/>
    <w:rsid w:val="001F24D5"/>
    <w:rsid w:val="001F6103"/>
    <w:rsid w:val="001F62D8"/>
    <w:rsid w:val="00206B36"/>
    <w:rsid w:val="00211F66"/>
    <w:rsid w:val="00215027"/>
    <w:rsid w:val="00216984"/>
    <w:rsid w:val="00217976"/>
    <w:rsid w:val="00230392"/>
    <w:rsid w:val="00231B1C"/>
    <w:rsid w:val="0023219D"/>
    <w:rsid w:val="00235697"/>
    <w:rsid w:val="00237DF3"/>
    <w:rsid w:val="00240146"/>
    <w:rsid w:val="00240C3E"/>
    <w:rsid w:val="00252B78"/>
    <w:rsid w:val="002545AA"/>
    <w:rsid w:val="00256EBE"/>
    <w:rsid w:val="002641A8"/>
    <w:rsid w:val="00266CA9"/>
    <w:rsid w:val="00277A75"/>
    <w:rsid w:val="00281168"/>
    <w:rsid w:val="00282FA0"/>
    <w:rsid w:val="0028549A"/>
    <w:rsid w:val="0028553A"/>
    <w:rsid w:val="002859D0"/>
    <w:rsid w:val="00290B4A"/>
    <w:rsid w:val="00294ACE"/>
    <w:rsid w:val="002979E3"/>
    <w:rsid w:val="002A1DF5"/>
    <w:rsid w:val="002A3C7E"/>
    <w:rsid w:val="002A5241"/>
    <w:rsid w:val="002A7A7A"/>
    <w:rsid w:val="002B1EEA"/>
    <w:rsid w:val="002B2D07"/>
    <w:rsid w:val="002B4DC8"/>
    <w:rsid w:val="002B7644"/>
    <w:rsid w:val="002B7C3F"/>
    <w:rsid w:val="002C4DD5"/>
    <w:rsid w:val="002C7FA8"/>
    <w:rsid w:val="002D29B5"/>
    <w:rsid w:val="002D44A7"/>
    <w:rsid w:val="002D5B4B"/>
    <w:rsid w:val="002E1CBD"/>
    <w:rsid w:val="002E34B0"/>
    <w:rsid w:val="002E6FC3"/>
    <w:rsid w:val="002F2D08"/>
    <w:rsid w:val="002F76E5"/>
    <w:rsid w:val="00301883"/>
    <w:rsid w:val="00302004"/>
    <w:rsid w:val="003031B7"/>
    <w:rsid w:val="0030678A"/>
    <w:rsid w:val="00315497"/>
    <w:rsid w:val="003158C6"/>
    <w:rsid w:val="00315D9F"/>
    <w:rsid w:val="00317C06"/>
    <w:rsid w:val="00320570"/>
    <w:rsid w:val="00320C55"/>
    <w:rsid w:val="00321F71"/>
    <w:rsid w:val="00322A14"/>
    <w:rsid w:val="0032337C"/>
    <w:rsid w:val="00334F0A"/>
    <w:rsid w:val="0034331D"/>
    <w:rsid w:val="003453A1"/>
    <w:rsid w:val="0035312F"/>
    <w:rsid w:val="0035748D"/>
    <w:rsid w:val="0036524C"/>
    <w:rsid w:val="0036661D"/>
    <w:rsid w:val="003701BE"/>
    <w:rsid w:val="0037025E"/>
    <w:rsid w:val="0037047B"/>
    <w:rsid w:val="00376C23"/>
    <w:rsid w:val="00386D57"/>
    <w:rsid w:val="0039704B"/>
    <w:rsid w:val="003B39F2"/>
    <w:rsid w:val="003B4D01"/>
    <w:rsid w:val="003C2E44"/>
    <w:rsid w:val="003C2E50"/>
    <w:rsid w:val="003D1E7D"/>
    <w:rsid w:val="003D2B5A"/>
    <w:rsid w:val="003D3609"/>
    <w:rsid w:val="003D5D9A"/>
    <w:rsid w:val="003D5F90"/>
    <w:rsid w:val="003F38E5"/>
    <w:rsid w:val="003F3AEA"/>
    <w:rsid w:val="003F49D8"/>
    <w:rsid w:val="003F6943"/>
    <w:rsid w:val="004006BA"/>
    <w:rsid w:val="00402DD9"/>
    <w:rsid w:val="0040370A"/>
    <w:rsid w:val="00404AF6"/>
    <w:rsid w:val="0041422A"/>
    <w:rsid w:val="00414CCF"/>
    <w:rsid w:val="0042105A"/>
    <w:rsid w:val="0042483E"/>
    <w:rsid w:val="00427C8B"/>
    <w:rsid w:val="00431C72"/>
    <w:rsid w:val="0043633D"/>
    <w:rsid w:val="00446571"/>
    <w:rsid w:val="004608F5"/>
    <w:rsid w:val="00461942"/>
    <w:rsid w:val="00463A82"/>
    <w:rsid w:val="0046557F"/>
    <w:rsid w:val="004816F9"/>
    <w:rsid w:val="00486DD1"/>
    <w:rsid w:val="004A0BC3"/>
    <w:rsid w:val="004A4831"/>
    <w:rsid w:val="004A5F8C"/>
    <w:rsid w:val="004B0E39"/>
    <w:rsid w:val="004B186E"/>
    <w:rsid w:val="004B6DA3"/>
    <w:rsid w:val="004C21AB"/>
    <w:rsid w:val="004D5E22"/>
    <w:rsid w:val="004D606E"/>
    <w:rsid w:val="004D7028"/>
    <w:rsid w:val="00503141"/>
    <w:rsid w:val="00505863"/>
    <w:rsid w:val="00506F8C"/>
    <w:rsid w:val="00513229"/>
    <w:rsid w:val="005139BA"/>
    <w:rsid w:val="00517A51"/>
    <w:rsid w:val="00521681"/>
    <w:rsid w:val="00524BF6"/>
    <w:rsid w:val="00531AE9"/>
    <w:rsid w:val="00540C2B"/>
    <w:rsid w:val="0054391B"/>
    <w:rsid w:val="00551C0B"/>
    <w:rsid w:val="00556C58"/>
    <w:rsid w:val="00557CE8"/>
    <w:rsid w:val="0056234D"/>
    <w:rsid w:val="005659F0"/>
    <w:rsid w:val="00567794"/>
    <w:rsid w:val="00580F9C"/>
    <w:rsid w:val="00593CF0"/>
    <w:rsid w:val="00595EA4"/>
    <w:rsid w:val="0059741F"/>
    <w:rsid w:val="00597A52"/>
    <w:rsid w:val="005A270B"/>
    <w:rsid w:val="005A59C4"/>
    <w:rsid w:val="005A694B"/>
    <w:rsid w:val="005B2C76"/>
    <w:rsid w:val="005B3D6F"/>
    <w:rsid w:val="005C0B1F"/>
    <w:rsid w:val="005D1671"/>
    <w:rsid w:val="005D3D1B"/>
    <w:rsid w:val="005E1CAB"/>
    <w:rsid w:val="005E5703"/>
    <w:rsid w:val="005F1F1E"/>
    <w:rsid w:val="005F23E9"/>
    <w:rsid w:val="005F3754"/>
    <w:rsid w:val="005F5EEE"/>
    <w:rsid w:val="0060170C"/>
    <w:rsid w:val="00601CD7"/>
    <w:rsid w:val="00603DFB"/>
    <w:rsid w:val="00604AE8"/>
    <w:rsid w:val="00605928"/>
    <w:rsid w:val="006110BA"/>
    <w:rsid w:val="006110D6"/>
    <w:rsid w:val="00615D6F"/>
    <w:rsid w:val="006174B1"/>
    <w:rsid w:val="006201C6"/>
    <w:rsid w:val="00620D79"/>
    <w:rsid w:val="00622C7E"/>
    <w:rsid w:val="0062386E"/>
    <w:rsid w:val="00627635"/>
    <w:rsid w:val="006327D8"/>
    <w:rsid w:val="00643981"/>
    <w:rsid w:val="006503A3"/>
    <w:rsid w:val="00652F1D"/>
    <w:rsid w:val="00653697"/>
    <w:rsid w:val="00654A81"/>
    <w:rsid w:val="00656B18"/>
    <w:rsid w:val="00657232"/>
    <w:rsid w:val="00660599"/>
    <w:rsid w:val="00671BD1"/>
    <w:rsid w:val="00674A8F"/>
    <w:rsid w:val="00676AD9"/>
    <w:rsid w:val="006874A6"/>
    <w:rsid w:val="00691539"/>
    <w:rsid w:val="00691CF4"/>
    <w:rsid w:val="0069384D"/>
    <w:rsid w:val="00693C49"/>
    <w:rsid w:val="00695BD4"/>
    <w:rsid w:val="006969C8"/>
    <w:rsid w:val="006A0FE2"/>
    <w:rsid w:val="006A51DA"/>
    <w:rsid w:val="006A64BB"/>
    <w:rsid w:val="006B471E"/>
    <w:rsid w:val="006C023F"/>
    <w:rsid w:val="006C02F0"/>
    <w:rsid w:val="006C2249"/>
    <w:rsid w:val="006C48FC"/>
    <w:rsid w:val="006C6134"/>
    <w:rsid w:val="006C654A"/>
    <w:rsid w:val="006C7BAE"/>
    <w:rsid w:val="006D79C9"/>
    <w:rsid w:val="006E09D0"/>
    <w:rsid w:val="006E0DA1"/>
    <w:rsid w:val="006E2824"/>
    <w:rsid w:val="006F165D"/>
    <w:rsid w:val="006F37F6"/>
    <w:rsid w:val="006F6B50"/>
    <w:rsid w:val="006F6FF6"/>
    <w:rsid w:val="00700DC5"/>
    <w:rsid w:val="00705C82"/>
    <w:rsid w:val="0070750C"/>
    <w:rsid w:val="007105F4"/>
    <w:rsid w:val="007135D7"/>
    <w:rsid w:val="0071362A"/>
    <w:rsid w:val="00713BD4"/>
    <w:rsid w:val="007143F7"/>
    <w:rsid w:val="00714575"/>
    <w:rsid w:val="00716CA1"/>
    <w:rsid w:val="007178A3"/>
    <w:rsid w:val="00725535"/>
    <w:rsid w:val="00733DAB"/>
    <w:rsid w:val="00735025"/>
    <w:rsid w:val="00737D01"/>
    <w:rsid w:val="00737E19"/>
    <w:rsid w:val="0074597A"/>
    <w:rsid w:val="00747948"/>
    <w:rsid w:val="0075069B"/>
    <w:rsid w:val="007512B7"/>
    <w:rsid w:val="00757191"/>
    <w:rsid w:val="007608AD"/>
    <w:rsid w:val="007642DF"/>
    <w:rsid w:val="00764720"/>
    <w:rsid w:val="00774A9F"/>
    <w:rsid w:val="007756BE"/>
    <w:rsid w:val="00776833"/>
    <w:rsid w:val="007773E4"/>
    <w:rsid w:val="00780CC9"/>
    <w:rsid w:val="00784A4C"/>
    <w:rsid w:val="0079382D"/>
    <w:rsid w:val="00794CB2"/>
    <w:rsid w:val="00794E2A"/>
    <w:rsid w:val="007A2DC4"/>
    <w:rsid w:val="007A7FB6"/>
    <w:rsid w:val="007B2317"/>
    <w:rsid w:val="007B75D4"/>
    <w:rsid w:val="007B7A1D"/>
    <w:rsid w:val="007C20DA"/>
    <w:rsid w:val="007C25B1"/>
    <w:rsid w:val="007C3B57"/>
    <w:rsid w:val="007D1E28"/>
    <w:rsid w:val="007E1EDF"/>
    <w:rsid w:val="007E2740"/>
    <w:rsid w:val="007E5E07"/>
    <w:rsid w:val="007E6EDE"/>
    <w:rsid w:val="007E714B"/>
    <w:rsid w:val="007F4EDA"/>
    <w:rsid w:val="00801992"/>
    <w:rsid w:val="00803538"/>
    <w:rsid w:val="00804462"/>
    <w:rsid w:val="00806AF5"/>
    <w:rsid w:val="00811839"/>
    <w:rsid w:val="00821F23"/>
    <w:rsid w:val="00822FEC"/>
    <w:rsid w:val="008303B1"/>
    <w:rsid w:val="008449FD"/>
    <w:rsid w:val="008465DD"/>
    <w:rsid w:val="008502A3"/>
    <w:rsid w:val="00856CF0"/>
    <w:rsid w:val="00865352"/>
    <w:rsid w:val="00865B14"/>
    <w:rsid w:val="0087560B"/>
    <w:rsid w:val="00875F6D"/>
    <w:rsid w:val="00883E6B"/>
    <w:rsid w:val="00884D84"/>
    <w:rsid w:val="00886BB0"/>
    <w:rsid w:val="00891699"/>
    <w:rsid w:val="0089248B"/>
    <w:rsid w:val="008934F6"/>
    <w:rsid w:val="00896C8B"/>
    <w:rsid w:val="008977C7"/>
    <w:rsid w:val="008977E9"/>
    <w:rsid w:val="008A2B8B"/>
    <w:rsid w:val="008A4D8D"/>
    <w:rsid w:val="008A6058"/>
    <w:rsid w:val="008A7572"/>
    <w:rsid w:val="008D48B5"/>
    <w:rsid w:val="008D4B70"/>
    <w:rsid w:val="008E0F0F"/>
    <w:rsid w:val="008E4E59"/>
    <w:rsid w:val="008F0CD3"/>
    <w:rsid w:val="008F0EF5"/>
    <w:rsid w:val="008F6FFF"/>
    <w:rsid w:val="00907471"/>
    <w:rsid w:val="00912B91"/>
    <w:rsid w:val="00916D36"/>
    <w:rsid w:val="00920CAF"/>
    <w:rsid w:val="00925CDA"/>
    <w:rsid w:val="00931566"/>
    <w:rsid w:val="00937655"/>
    <w:rsid w:val="00940AB4"/>
    <w:rsid w:val="00941B9A"/>
    <w:rsid w:val="00945B0D"/>
    <w:rsid w:val="0094744E"/>
    <w:rsid w:val="00961DB1"/>
    <w:rsid w:val="00962A21"/>
    <w:rsid w:val="00962FB3"/>
    <w:rsid w:val="00964AD1"/>
    <w:rsid w:val="00964EB2"/>
    <w:rsid w:val="009711E2"/>
    <w:rsid w:val="00973700"/>
    <w:rsid w:val="0097769E"/>
    <w:rsid w:val="00984796"/>
    <w:rsid w:val="00985D45"/>
    <w:rsid w:val="0099233F"/>
    <w:rsid w:val="009A6060"/>
    <w:rsid w:val="009A6D8B"/>
    <w:rsid w:val="009A76E3"/>
    <w:rsid w:val="009A7720"/>
    <w:rsid w:val="009B2F26"/>
    <w:rsid w:val="009C3447"/>
    <w:rsid w:val="009C4CDB"/>
    <w:rsid w:val="009C538F"/>
    <w:rsid w:val="009C7B97"/>
    <w:rsid w:val="009D0DCE"/>
    <w:rsid w:val="009D22C0"/>
    <w:rsid w:val="009D5106"/>
    <w:rsid w:val="009D7358"/>
    <w:rsid w:val="009D7546"/>
    <w:rsid w:val="009E1F8E"/>
    <w:rsid w:val="009E34FE"/>
    <w:rsid w:val="009E4B45"/>
    <w:rsid w:val="009E4CFF"/>
    <w:rsid w:val="009F4375"/>
    <w:rsid w:val="00A01018"/>
    <w:rsid w:val="00A02393"/>
    <w:rsid w:val="00A05A6F"/>
    <w:rsid w:val="00A11ADC"/>
    <w:rsid w:val="00A1491F"/>
    <w:rsid w:val="00A16420"/>
    <w:rsid w:val="00A178F9"/>
    <w:rsid w:val="00A25780"/>
    <w:rsid w:val="00A301B3"/>
    <w:rsid w:val="00A33418"/>
    <w:rsid w:val="00A33733"/>
    <w:rsid w:val="00A3487A"/>
    <w:rsid w:val="00A36341"/>
    <w:rsid w:val="00A409D5"/>
    <w:rsid w:val="00A418CB"/>
    <w:rsid w:val="00A52801"/>
    <w:rsid w:val="00A545C2"/>
    <w:rsid w:val="00A55AD6"/>
    <w:rsid w:val="00A56BA9"/>
    <w:rsid w:val="00A60046"/>
    <w:rsid w:val="00A625FE"/>
    <w:rsid w:val="00A64DA9"/>
    <w:rsid w:val="00A71AAD"/>
    <w:rsid w:val="00A74D09"/>
    <w:rsid w:val="00A80DEC"/>
    <w:rsid w:val="00A8345A"/>
    <w:rsid w:val="00A83760"/>
    <w:rsid w:val="00A86AB7"/>
    <w:rsid w:val="00A907B8"/>
    <w:rsid w:val="00A95EA3"/>
    <w:rsid w:val="00A96E79"/>
    <w:rsid w:val="00AA00C7"/>
    <w:rsid w:val="00AA1D95"/>
    <w:rsid w:val="00AA3BDC"/>
    <w:rsid w:val="00AC0BC9"/>
    <w:rsid w:val="00AC0E42"/>
    <w:rsid w:val="00AC215C"/>
    <w:rsid w:val="00AD1D5C"/>
    <w:rsid w:val="00AD2B84"/>
    <w:rsid w:val="00AD6936"/>
    <w:rsid w:val="00AE5E5E"/>
    <w:rsid w:val="00AE5E8F"/>
    <w:rsid w:val="00AF22F0"/>
    <w:rsid w:val="00AF3B9F"/>
    <w:rsid w:val="00AF7E4E"/>
    <w:rsid w:val="00B00BF9"/>
    <w:rsid w:val="00B017EF"/>
    <w:rsid w:val="00B01AC9"/>
    <w:rsid w:val="00B01BF1"/>
    <w:rsid w:val="00B04290"/>
    <w:rsid w:val="00B05155"/>
    <w:rsid w:val="00B11A72"/>
    <w:rsid w:val="00B275A5"/>
    <w:rsid w:val="00B366B4"/>
    <w:rsid w:val="00B428A9"/>
    <w:rsid w:val="00B434DE"/>
    <w:rsid w:val="00B45D96"/>
    <w:rsid w:val="00B467F8"/>
    <w:rsid w:val="00B53DCB"/>
    <w:rsid w:val="00B5727D"/>
    <w:rsid w:val="00B5788C"/>
    <w:rsid w:val="00B61D7F"/>
    <w:rsid w:val="00B66339"/>
    <w:rsid w:val="00B71EA8"/>
    <w:rsid w:val="00B72D7F"/>
    <w:rsid w:val="00B7725C"/>
    <w:rsid w:val="00B777BC"/>
    <w:rsid w:val="00B80198"/>
    <w:rsid w:val="00B820EE"/>
    <w:rsid w:val="00B85327"/>
    <w:rsid w:val="00B903F2"/>
    <w:rsid w:val="00B939F5"/>
    <w:rsid w:val="00B9524A"/>
    <w:rsid w:val="00B9610F"/>
    <w:rsid w:val="00BA5792"/>
    <w:rsid w:val="00BA620C"/>
    <w:rsid w:val="00BB03C2"/>
    <w:rsid w:val="00BB117F"/>
    <w:rsid w:val="00BC4870"/>
    <w:rsid w:val="00BC7903"/>
    <w:rsid w:val="00BE3132"/>
    <w:rsid w:val="00BF6B76"/>
    <w:rsid w:val="00C01A07"/>
    <w:rsid w:val="00C0296C"/>
    <w:rsid w:val="00C07D19"/>
    <w:rsid w:val="00C20CB5"/>
    <w:rsid w:val="00C23170"/>
    <w:rsid w:val="00C36992"/>
    <w:rsid w:val="00C42231"/>
    <w:rsid w:val="00C44D11"/>
    <w:rsid w:val="00C455C6"/>
    <w:rsid w:val="00C47F44"/>
    <w:rsid w:val="00C562E0"/>
    <w:rsid w:val="00C608D8"/>
    <w:rsid w:val="00C610BB"/>
    <w:rsid w:val="00C63D3E"/>
    <w:rsid w:val="00C8109A"/>
    <w:rsid w:val="00C835C8"/>
    <w:rsid w:val="00C84673"/>
    <w:rsid w:val="00C85748"/>
    <w:rsid w:val="00C85CDC"/>
    <w:rsid w:val="00C918E9"/>
    <w:rsid w:val="00C9383F"/>
    <w:rsid w:val="00CB3B64"/>
    <w:rsid w:val="00CB5269"/>
    <w:rsid w:val="00CC1AEB"/>
    <w:rsid w:val="00CC2703"/>
    <w:rsid w:val="00CC47BB"/>
    <w:rsid w:val="00CC47F0"/>
    <w:rsid w:val="00CD3916"/>
    <w:rsid w:val="00CD39AB"/>
    <w:rsid w:val="00CE225E"/>
    <w:rsid w:val="00CE30EC"/>
    <w:rsid w:val="00CE788E"/>
    <w:rsid w:val="00CF4CB9"/>
    <w:rsid w:val="00CF79B4"/>
    <w:rsid w:val="00D177EF"/>
    <w:rsid w:val="00D22F2A"/>
    <w:rsid w:val="00D238BB"/>
    <w:rsid w:val="00D24B20"/>
    <w:rsid w:val="00D24E2D"/>
    <w:rsid w:val="00D312BD"/>
    <w:rsid w:val="00D32DD5"/>
    <w:rsid w:val="00D421CD"/>
    <w:rsid w:val="00D4393F"/>
    <w:rsid w:val="00D47A68"/>
    <w:rsid w:val="00D47CB6"/>
    <w:rsid w:val="00D50438"/>
    <w:rsid w:val="00D533F4"/>
    <w:rsid w:val="00D55E6C"/>
    <w:rsid w:val="00D8421C"/>
    <w:rsid w:val="00D85C00"/>
    <w:rsid w:val="00D93CA8"/>
    <w:rsid w:val="00D94180"/>
    <w:rsid w:val="00D972B8"/>
    <w:rsid w:val="00DA5B2E"/>
    <w:rsid w:val="00DB37CB"/>
    <w:rsid w:val="00DB550F"/>
    <w:rsid w:val="00DB6799"/>
    <w:rsid w:val="00DC6D45"/>
    <w:rsid w:val="00DD4AFA"/>
    <w:rsid w:val="00DD5ACC"/>
    <w:rsid w:val="00DE01A7"/>
    <w:rsid w:val="00DE3F07"/>
    <w:rsid w:val="00DE6ED0"/>
    <w:rsid w:val="00DE75EC"/>
    <w:rsid w:val="00DE76C9"/>
    <w:rsid w:val="00DF5A30"/>
    <w:rsid w:val="00E04860"/>
    <w:rsid w:val="00E06112"/>
    <w:rsid w:val="00E115DE"/>
    <w:rsid w:val="00E2073F"/>
    <w:rsid w:val="00E30212"/>
    <w:rsid w:val="00E37DCF"/>
    <w:rsid w:val="00E43ECA"/>
    <w:rsid w:val="00E44B0F"/>
    <w:rsid w:val="00E46D98"/>
    <w:rsid w:val="00E52427"/>
    <w:rsid w:val="00E5520D"/>
    <w:rsid w:val="00E55D74"/>
    <w:rsid w:val="00E660A1"/>
    <w:rsid w:val="00E77C95"/>
    <w:rsid w:val="00E81E4C"/>
    <w:rsid w:val="00E82AF1"/>
    <w:rsid w:val="00E83285"/>
    <w:rsid w:val="00E8414D"/>
    <w:rsid w:val="00E87907"/>
    <w:rsid w:val="00E9072C"/>
    <w:rsid w:val="00E93C60"/>
    <w:rsid w:val="00E94F59"/>
    <w:rsid w:val="00EB0D4B"/>
    <w:rsid w:val="00EB1201"/>
    <w:rsid w:val="00EB1644"/>
    <w:rsid w:val="00EB3CE4"/>
    <w:rsid w:val="00EB47EE"/>
    <w:rsid w:val="00EB4E80"/>
    <w:rsid w:val="00EB5C76"/>
    <w:rsid w:val="00EB7768"/>
    <w:rsid w:val="00EB7800"/>
    <w:rsid w:val="00EB7EB9"/>
    <w:rsid w:val="00EC0741"/>
    <w:rsid w:val="00EC7BCC"/>
    <w:rsid w:val="00ED7EA6"/>
    <w:rsid w:val="00EE0991"/>
    <w:rsid w:val="00EE0B2A"/>
    <w:rsid w:val="00EE239A"/>
    <w:rsid w:val="00EE2E83"/>
    <w:rsid w:val="00EE6906"/>
    <w:rsid w:val="00EE6C39"/>
    <w:rsid w:val="00EE7F15"/>
    <w:rsid w:val="00EF1DC7"/>
    <w:rsid w:val="00EF2D31"/>
    <w:rsid w:val="00EF6C1E"/>
    <w:rsid w:val="00F03EAB"/>
    <w:rsid w:val="00F066ED"/>
    <w:rsid w:val="00F10BCA"/>
    <w:rsid w:val="00F159BC"/>
    <w:rsid w:val="00F22845"/>
    <w:rsid w:val="00F26B1C"/>
    <w:rsid w:val="00F37F08"/>
    <w:rsid w:val="00F423CB"/>
    <w:rsid w:val="00F43BA7"/>
    <w:rsid w:val="00F4762A"/>
    <w:rsid w:val="00F55A6E"/>
    <w:rsid w:val="00F57B66"/>
    <w:rsid w:val="00F632B7"/>
    <w:rsid w:val="00F65ADC"/>
    <w:rsid w:val="00F719D5"/>
    <w:rsid w:val="00F74B1B"/>
    <w:rsid w:val="00F758AC"/>
    <w:rsid w:val="00F770F0"/>
    <w:rsid w:val="00F80CC6"/>
    <w:rsid w:val="00F831CF"/>
    <w:rsid w:val="00F83A7C"/>
    <w:rsid w:val="00F912E4"/>
    <w:rsid w:val="00FA3172"/>
    <w:rsid w:val="00FA3D2F"/>
    <w:rsid w:val="00FB289F"/>
    <w:rsid w:val="00FB2B69"/>
    <w:rsid w:val="00FB38DD"/>
    <w:rsid w:val="00FB5BD5"/>
    <w:rsid w:val="00FE139C"/>
    <w:rsid w:val="00FE358D"/>
    <w:rsid w:val="00FE7EB8"/>
    <w:rsid w:val="00FF28B5"/>
    <w:rsid w:val="00FF2D4B"/>
    <w:rsid w:val="00FF2FAF"/>
    <w:rsid w:val="00FF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B680FB"/>
  <w15:chartTrackingRefBased/>
  <w15:docId w15:val="{6996A50E-AF2E-4A90-BC61-6E28ED33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239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95EA4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  <w:lang w:eastAsia="en-US"/>
    </w:rPr>
  </w:style>
  <w:style w:type="paragraph" w:styleId="2">
    <w:name w:val="heading 2"/>
    <w:basedOn w:val="a"/>
    <w:next w:val="a"/>
    <w:qFormat/>
    <w:rsid w:val="00595EA4"/>
    <w:pPr>
      <w:keepNext/>
      <w:spacing w:before="240" w:after="60"/>
      <w:outlineLvl w:val="1"/>
    </w:pPr>
    <w:rPr>
      <w:rFonts w:ascii="Arial" w:hAnsi="Arial"/>
      <w:b/>
      <w:i/>
      <w:szCs w:val="20"/>
      <w:lang w:eastAsia="en-US"/>
    </w:rPr>
  </w:style>
  <w:style w:type="paragraph" w:styleId="3">
    <w:name w:val="heading 3"/>
    <w:basedOn w:val="a"/>
    <w:next w:val="a"/>
    <w:qFormat/>
    <w:rsid w:val="00693C49"/>
    <w:pPr>
      <w:keepNext/>
      <w:spacing w:before="240" w:after="60"/>
      <w:jc w:val="center"/>
      <w:outlineLvl w:val="2"/>
    </w:pPr>
    <w:rPr>
      <w:rFonts w:ascii="Arial" w:hAnsi="Arial"/>
      <w:szCs w:val="20"/>
      <w:lang w:eastAsia="en-US"/>
    </w:rPr>
  </w:style>
  <w:style w:type="paragraph" w:styleId="4">
    <w:name w:val="heading 4"/>
    <w:basedOn w:val="a"/>
    <w:next w:val="a"/>
    <w:qFormat/>
    <w:rsid w:val="00595EA4"/>
    <w:pPr>
      <w:keepNext/>
      <w:spacing w:line="240" w:lineRule="atLeast"/>
      <w:jc w:val="center"/>
      <w:outlineLvl w:val="3"/>
    </w:pPr>
    <w:rPr>
      <w:szCs w:val="20"/>
      <w:lang w:eastAsia="en-US"/>
    </w:rPr>
  </w:style>
  <w:style w:type="paragraph" w:styleId="5">
    <w:name w:val="heading 5"/>
    <w:basedOn w:val="a"/>
    <w:next w:val="a"/>
    <w:qFormat/>
    <w:rsid w:val="00595EA4"/>
    <w:pPr>
      <w:keepNext/>
      <w:spacing w:line="240" w:lineRule="atLeast"/>
      <w:ind w:right="85"/>
      <w:outlineLvl w:val="4"/>
    </w:pPr>
    <w:rPr>
      <w:szCs w:val="20"/>
      <w:lang w:eastAsia="en-US"/>
    </w:rPr>
  </w:style>
  <w:style w:type="paragraph" w:styleId="6">
    <w:name w:val="heading 6"/>
    <w:basedOn w:val="a"/>
    <w:next w:val="a"/>
    <w:qFormat/>
    <w:rsid w:val="00595EA4"/>
    <w:pPr>
      <w:keepNext/>
      <w:spacing w:line="240" w:lineRule="atLeast"/>
      <w:jc w:val="center"/>
      <w:outlineLvl w:val="5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74D09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74D0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B0E39"/>
  </w:style>
  <w:style w:type="paragraph" w:customStyle="1" w:styleId="Twordizme">
    <w:name w:val="Tword_izme"/>
    <w:basedOn w:val="a"/>
    <w:link w:val="TwordizmeChar"/>
    <w:rsid w:val="00F22845"/>
    <w:pPr>
      <w:jc w:val="center"/>
    </w:pPr>
    <w:rPr>
      <w:rFonts w:ascii="ISOCPEUR" w:hAnsi="ISOCPEUR"/>
      <w:i/>
      <w:sz w:val="18"/>
    </w:rPr>
  </w:style>
  <w:style w:type="character" w:customStyle="1" w:styleId="TwordizmeChar">
    <w:name w:val="Tword_izme Char"/>
    <w:link w:val="Twordizme"/>
    <w:rsid w:val="00F22845"/>
    <w:rPr>
      <w:rFonts w:ascii="ISOCPEUR" w:hAnsi="ISOCPEUR"/>
      <w:i/>
      <w:sz w:val="18"/>
      <w:szCs w:val="24"/>
      <w:lang w:val="ru-RU" w:eastAsia="ru-RU" w:bidi="ar-SA"/>
    </w:rPr>
  </w:style>
  <w:style w:type="paragraph" w:customStyle="1" w:styleId="Twordfami">
    <w:name w:val="Tword_fami"/>
    <w:basedOn w:val="a"/>
    <w:link w:val="Twordfami0"/>
    <w:rsid w:val="00D55E6C"/>
    <w:rPr>
      <w:rFonts w:ascii="ISOCPEUR" w:hAnsi="ISOCPEUR" w:cs="Arial"/>
      <w:i/>
      <w:sz w:val="22"/>
      <w:szCs w:val="20"/>
    </w:rPr>
  </w:style>
  <w:style w:type="character" w:customStyle="1" w:styleId="TwordizmeCharChar">
    <w:name w:val="Tword_izme Char Char"/>
    <w:rsid w:val="0069384D"/>
    <w:rPr>
      <w:rFonts w:ascii="ISOCPEUR" w:hAnsi="ISOCPEUR" w:cs="Arial"/>
      <w:i/>
      <w:sz w:val="18"/>
      <w:szCs w:val="18"/>
      <w:lang w:val="ru-RU" w:eastAsia="ru-RU" w:bidi="ar-SA"/>
    </w:rPr>
  </w:style>
  <w:style w:type="paragraph" w:customStyle="1" w:styleId="Tworddate">
    <w:name w:val="Tword_date"/>
    <w:basedOn w:val="a"/>
    <w:link w:val="TworddateChar"/>
    <w:rsid w:val="00E83285"/>
    <w:pPr>
      <w:jc w:val="center"/>
    </w:pPr>
    <w:rPr>
      <w:rFonts w:ascii="ISOCPEUR" w:hAnsi="ISOCPEUR"/>
      <w:i/>
      <w:sz w:val="16"/>
    </w:rPr>
  </w:style>
  <w:style w:type="character" w:customStyle="1" w:styleId="TworddateChar">
    <w:name w:val="Tword_date Char"/>
    <w:link w:val="Tworddate"/>
    <w:rsid w:val="00E83285"/>
    <w:rPr>
      <w:rFonts w:ascii="ISOCPEUR" w:hAnsi="ISOCPEUR"/>
      <w:i/>
      <w:sz w:val="16"/>
      <w:szCs w:val="24"/>
      <w:lang w:val="ru-RU" w:eastAsia="ru-RU" w:bidi="ar-SA"/>
    </w:rPr>
  </w:style>
  <w:style w:type="character" w:customStyle="1" w:styleId="TwordcopyformatChar">
    <w:name w:val="Tword_copy_format Char"/>
    <w:link w:val="Twordcopyformat"/>
    <w:rsid w:val="0069384D"/>
    <w:rPr>
      <w:rFonts w:ascii="ISOCPEUR" w:hAnsi="ISOCPEUR" w:cs="Arial"/>
      <w:i/>
      <w:sz w:val="22"/>
      <w:lang w:val="ru-RU" w:eastAsia="ru-RU" w:bidi="ar-SA"/>
    </w:rPr>
  </w:style>
  <w:style w:type="paragraph" w:customStyle="1" w:styleId="Twordcopyformat">
    <w:name w:val="Tword_copy_format"/>
    <w:basedOn w:val="a"/>
    <w:link w:val="TwordcopyformatChar"/>
    <w:rsid w:val="00E83285"/>
    <w:pPr>
      <w:jc w:val="center"/>
    </w:pPr>
    <w:rPr>
      <w:rFonts w:ascii="ISOCPEUR" w:hAnsi="ISOCPEUR" w:cs="Arial"/>
      <w:i/>
      <w:sz w:val="22"/>
      <w:szCs w:val="20"/>
    </w:rPr>
  </w:style>
  <w:style w:type="paragraph" w:customStyle="1" w:styleId="Twordaddfielddate">
    <w:name w:val="Tword_add_field_date"/>
    <w:basedOn w:val="a"/>
    <w:rsid w:val="00E83285"/>
    <w:pPr>
      <w:jc w:val="right"/>
    </w:pPr>
    <w:rPr>
      <w:rFonts w:ascii="ISOCPEUR" w:hAnsi="ISOCPEUR"/>
      <w:i/>
      <w:sz w:val="22"/>
    </w:rPr>
  </w:style>
  <w:style w:type="paragraph" w:customStyle="1" w:styleId="Twordoboz">
    <w:name w:val="Tword_oboz"/>
    <w:basedOn w:val="a"/>
    <w:rsid w:val="008303B1"/>
    <w:pPr>
      <w:jc w:val="center"/>
    </w:pPr>
    <w:rPr>
      <w:rFonts w:ascii="ISOCPEUR" w:hAnsi="ISOCPEUR" w:cs="Arial"/>
      <w:i/>
      <w:sz w:val="36"/>
      <w:szCs w:val="36"/>
    </w:rPr>
  </w:style>
  <w:style w:type="paragraph" w:customStyle="1" w:styleId="Twordnaim">
    <w:name w:val="Tword_naim"/>
    <w:basedOn w:val="a"/>
    <w:rsid w:val="00725535"/>
    <w:pPr>
      <w:jc w:val="center"/>
    </w:pPr>
    <w:rPr>
      <w:rFonts w:ascii="ISOCPEUR" w:hAnsi="ISOCPEUR" w:cs="Arial"/>
      <w:i/>
      <w:sz w:val="28"/>
      <w:szCs w:val="28"/>
    </w:rPr>
  </w:style>
  <w:style w:type="paragraph" w:customStyle="1" w:styleId="Twordpage">
    <w:name w:val="Tword_page"/>
    <w:basedOn w:val="a"/>
    <w:rsid w:val="00A74D09"/>
    <w:pPr>
      <w:jc w:val="center"/>
    </w:pPr>
    <w:rPr>
      <w:rFonts w:ascii="Arial" w:hAnsi="Arial"/>
      <w:i/>
      <w:sz w:val="18"/>
    </w:rPr>
  </w:style>
  <w:style w:type="paragraph" w:customStyle="1" w:styleId="Twordnormal">
    <w:name w:val="Tword_normal"/>
    <w:basedOn w:val="a"/>
    <w:link w:val="Twordnormal0"/>
    <w:rsid w:val="00A74D09"/>
    <w:pPr>
      <w:ind w:firstLine="709"/>
      <w:jc w:val="both"/>
    </w:pPr>
    <w:rPr>
      <w:rFonts w:ascii="ISOCPEUR" w:hAnsi="ISOCPEUR"/>
      <w:i/>
      <w:sz w:val="28"/>
    </w:rPr>
  </w:style>
  <w:style w:type="character" w:customStyle="1" w:styleId="Twordnormal0">
    <w:name w:val="Tword_normal Знак"/>
    <w:link w:val="Twordnormal"/>
    <w:rsid w:val="00676AD9"/>
    <w:rPr>
      <w:rFonts w:ascii="ISOCPEUR" w:hAnsi="ISOCPEUR"/>
      <w:i/>
      <w:sz w:val="28"/>
      <w:szCs w:val="24"/>
      <w:lang w:val="ru-RU" w:eastAsia="ru-RU" w:bidi="ar-SA"/>
    </w:rPr>
  </w:style>
  <w:style w:type="paragraph" w:customStyle="1" w:styleId="Twordfirm">
    <w:name w:val="Tword_firm"/>
    <w:basedOn w:val="a"/>
    <w:link w:val="TwordfirmCharChar"/>
    <w:rsid w:val="008303B1"/>
    <w:pPr>
      <w:jc w:val="center"/>
    </w:pPr>
    <w:rPr>
      <w:rFonts w:ascii="ISOCPEUR" w:hAnsi="ISOCPEUR" w:cs="Arial"/>
      <w:i/>
    </w:rPr>
  </w:style>
  <w:style w:type="character" w:customStyle="1" w:styleId="TwordfirmCharChar">
    <w:name w:val="Tword_firm Char Char"/>
    <w:link w:val="Twordfirm"/>
    <w:rsid w:val="008303B1"/>
    <w:rPr>
      <w:rFonts w:ascii="ISOCPEUR" w:hAnsi="ISOCPEUR" w:cs="Arial"/>
      <w:i/>
      <w:sz w:val="24"/>
      <w:szCs w:val="24"/>
      <w:lang w:val="ru-RU" w:eastAsia="ru-RU" w:bidi="ar-SA"/>
    </w:rPr>
  </w:style>
  <w:style w:type="paragraph" w:customStyle="1" w:styleId="Twordlitlistlistov">
    <w:name w:val="Tword_lit_list_listov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18"/>
    </w:rPr>
  </w:style>
  <w:style w:type="paragraph" w:customStyle="1" w:styleId="Twordpagenumber">
    <w:name w:val="Tword_page_number"/>
    <w:basedOn w:val="Twordlitlistlistov"/>
    <w:rsid w:val="008303B1"/>
    <w:rPr>
      <w:sz w:val="24"/>
      <w:lang w:val="en-US"/>
    </w:rPr>
  </w:style>
  <w:style w:type="paragraph" w:customStyle="1" w:styleId="Twordlitera">
    <w:name w:val="Tword_litera"/>
    <w:basedOn w:val="Twordlitlistlistov"/>
    <w:rsid w:val="008303B1"/>
    <w:rPr>
      <w:sz w:val="18"/>
    </w:rPr>
  </w:style>
  <w:style w:type="paragraph" w:customStyle="1" w:styleId="Twordaddfieldtext">
    <w:name w:val="Tword_add_field_text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20"/>
    </w:rPr>
  </w:style>
  <w:style w:type="paragraph" w:customStyle="1" w:styleId="Twordaddfieldheads">
    <w:name w:val="Tword_add_field_heads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20"/>
    </w:rPr>
  </w:style>
  <w:style w:type="paragraph" w:customStyle="1" w:styleId="Twordtdoc">
    <w:name w:val="Tword_tdoc"/>
    <w:basedOn w:val="a"/>
    <w:rsid w:val="008303B1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styleId="a6">
    <w:name w:val="Hyperlink"/>
    <w:rsid w:val="00676AD9"/>
    <w:rPr>
      <w:color w:val="0000FF"/>
      <w:u w:val="single"/>
    </w:rPr>
  </w:style>
  <w:style w:type="paragraph" w:customStyle="1" w:styleId="TwordLRheads">
    <w:name w:val="Tword_LR_heads"/>
    <w:basedOn w:val="a"/>
    <w:rsid w:val="00676AD9"/>
    <w:pPr>
      <w:widowControl w:val="0"/>
      <w:adjustRightInd w:val="0"/>
      <w:spacing w:line="360" w:lineRule="atLeast"/>
      <w:jc w:val="center"/>
      <w:textAlignment w:val="baseline"/>
    </w:pPr>
    <w:rPr>
      <w:rFonts w:ascii="ISOCPEUR" w:hAnsi="ISOCPEUR"/>
      <w:i/>
    </w:rPr>
  </w:style>
  <w:style w:type="paragraph" w:customStyle="1" w:styleId="TwordLRhead">
    <w:name w:val="Tword_LR_head"/>
    <w:basedOn w:val="TwordLRheads"/>
    <w:rsid w:val="00676AD9"/>
    <w:pPr>
      <w:spacing w:line="480" w:lineRule="auto"/>
    </w:pPr>
    <w:rPr>
      <w:sz w:val="32"/>
    </w:rPr>
  </w:style>
  <w:style w:type="paragraph" w:customStyle="1" w:styleId="TwordLRContent">
    <w:name w:val="Tword_LR_Content"/>
    <w:basedOn w:val="Twordizme"/>
    <w:rsid w:val="00676AD9"/>
    <w:pPr>
      <w:widowControl w:val="0"/>
      <w:adjustRightInd w:val="0"/>
      <w:textAlignment w:val="baseline"/>
    </w:pPr>
    <w:rPr>
      <w:rFonts w:cs="Arial"/>
      <w:sz w:val="22"/>
      <w:szCs w:val="18"/>
    </w:rPr>
  </w:style>
  <w:style w:type="paragraph" w:styleId="20">
    <w:name w:val="Body Text Indent 2"/>
    <w:basedOn w:val="a"/>
    <w:rsid w:val="00693C49"/>
    <w:pPr>
      <w:spacing w:line="240" w:lineRule="atLeast"/>
      <w:ind w:firstLine="567"/>
    </w:pPr>
    <w:rPr>
      <w:szCs w:val="20"/>
      <w:lang w:eastAsia="en-US"/>
    </w:rPr>
  </w:style>
  <w:style w:type="paragraph" w:styleId="a7">
    <w:name w:val="Body Text"/>
    <w:basedOn w:val="a"/>
    <w:rsid w:val="00693C49"/>
    <w:rPr>
      <w:szCs w:val="20"/>
      <w:lang w:eastAsia="en-US"/>
    </w:rPr>
  </w:style>
  <w:style w:type="paragraph" w:styleId="a8">
    <w:name w:val="Body Text Indent"/>
    <w:basedOn w:val="a"/>
    <w:rsid w:val="00595EA4"/>
    <w:pPr>
      <w:spacing w:after="120"/>
      <w:ind w:left="283"/>
    </w:pPr>
  </w:style>
  <w:style w:type="paragraph" w:styleId="30">
    <w:name w:val="Body Text Indent 3"/>
    <w:basedOn w:val="a"/>
    <w:rsid w:val="00595EA4"/>
    <w:pPr>
      <w:spacing w:after="120"/>
      <w:ind w:left="283"/>
    </w:pPr>
    <w:rPr>
      <w:sz w:val="16"/>
      <w:szCs w:val="16"/>
    </w:rPr>
  </w:style>
  <w:style w:type="paragraph" w:styleId="21">
    <w:name w:val="Body Text 2"/>
    <w:basedOn w:val="a"/>
    <w:rsid w:val="00595EA4"/>
    <w:pPr>
      <w:spacing w:after="120" w:line="480" w:lineRule="auto"/>
    </w:pPr>
  </w:style>
  <w:style w:type="paragraph" w:customStyle="1" w:styleId="Heading">
    <w:name w:val="Heading"/>
    <w:rsid w:val="00595EA4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4"/>
      <w:szCs w:val="22"/>
      <w:lang w:eastAsia="en-US"/>
    </w:rPr>
  </w:style>
  <w:style w:type="table" w:styleId="a9">
    <w:name w:val="Table Grid"/>
    <w:basedOn w:val="a1"/>
    <w:rsid w:val="00595E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Plain Text"/>
    <w:basedOn w:val="a"/>
    <w:rsid w:val="00595EA4"/>
    <w:rPr>
      <w:rFonts w:ascii="Courier New" w:hAnsi="Courier New"/>
      <w:sz w:val="20"/>
      <w:szCs w:val="20"/>
      <w:lang w:val="en-US" w:eastAsia="en-US"/>
    </w:rPr>
  </w:style>
  <w:style w:type="character" w:styleId="ab">
    <w:name w:val="FollowedHyperlink"/>
    <w:rsid w:val="00595EA4"/>
    <w:rPr>
      <w:color w:val="800080"/>
      <w:u w:val="single"/>
    </w:rPr>
  </w:style>
  <w:style w:type="paragraph" w:styleId="ac">
    <w:name w:val="Normal (Web)"/>
    <w:basedOn w:val="a"/>
    <w:rsid w:val="00595EA4"/>
    <w:pP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styleId="ad">
    <w:name w:val="Subtitle"/>
    <w:basedOn w:val="a"/>
    <w:qFormat/>
    <w:rsid w:val="00595EA4"/>
    <w:pPr>
      <w:spacing w:after="60"/>
      <w:jc w:val="center"/>
      <w:outlineLvl w:val="1"/>
    </w:pPr>
    <w:rPr>
      <w:rFonts w:ascii="Arial" w:hAnsi="Arial" w:cs="Arial"/>
      <w:lang w:eastAsia="en-US"/>
    </w:rPr>
  </w:style>
  <w:style w:type="character" w:customStyle="1" w:styleId="Twordfami0">
    <w:name w:val="Tword_fami Знак"/>
    <w:link w:val="Twordfami"/>
    <w:rsid w:val="00C85748"/>
    <w:rPr>
      <w:rFonts w:ascii="ISOCPEUR" w:hAnsi="ISOCPEUR" w:cs="Arial"/>
      <w:i/>
      <w:sz w:val="22"/>
      <w:lang w:val="ru-RU" w:eastAsia="ru-RU" w:bidi="ar-SA"/>
    </w:rPr>
  </w:style>
  <w:style w:type="paragraph" w:styleId="ae">
    <w:name w:val="Document Map"/>
    <w:basedOn w:val="a"/>
    <w:semiHidden/>
    <w:rsid w:val="00DA5B2E"/>
    <w:pPr>
      <w:shd w:val="clear" w:color="auto" w:fill="000080"/>
    </w:pPr>
    <w:rPr>
      <w:rFonts w:ascii="Tahoma" w:hAnsi="Tahoma" w:cs="Tahoma"/>
      <w:b/>
      <w:sz w:val="20"/>
      <w:szCs w:val="20"/>
    </w:rPr>
  </w:style>
  <w:style w:type="character" w:customStyle="1" w:styleId="longtext">
    <w:name w:val="long_text"/>
    <w:rsid w:val="00B7725C"/>
  </w:style>
  <w:style w:type="paragraph" w:styleId="af">
    <w:name w:val="Title"/>
    <w:basedOn w:val="a"/>
    <w:next w:val="a"/>
    <w:link w:val="af0"/>
    <w:qFormat/>
    <w:rsid w:val="00B772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Назва Знак"/>
    <w:link w:val="af"/>
    <w:rsid w:val="00B7725C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hps">
    <w:name w:val="hps"/>
    <w:rsid w:val="009D7358"/>
  </w:style>
  <w:style w:type="paragraph" w:styleId="af1">
    <w:name w:val="List Paragraph"/>
    <w:basedOn w:val="a"/>
    <w:uiPriority w:val="34"/>
    <w:qFormat/>
    <w:rsid w:val="00B961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2">
    <w:name w:val="Balloon Text"/>
    <w:basedOn w:val="a"/>
    <w:link w:val="af3"/>
    <w:rsid w:val="00F37F08"/>
    <w:rPr>
      <w:rFonts w:ascii="Tahoma" w:hAnsi="Tahoma" w:cs="Tahoma"/>
      <w:sz w:val="16"/>
      <w:szCs w:val="16"/>
    </w:rPr>
  </w:style>
  <w:style w:type="character" w:customStyle="1" w:styleId="af3">
    <w:name w:val="Текст у виносці Знак"/>
    <w:link w:val="af2"/>
    <w:rsid w:val="00F37F08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B85327"/>
    <w:rPr>
      <w:rFonts w:ascii="Consolas" w:hAnsi="Consolas"/>
      <w:sz w:val="20"/>
      <w:szCs w:val="20"/>
    </w:rPr>
  </w:style>
  <w:style w:type="character" w:customStyle="1" w:styleId="HTML0">
    <w:name w:val="Стандартний HTML Знак"/>
    <w:basedOn w:val="a0"/>
    <w:link w:val="HTML"/>
    <w:rsid w:val="00B85327"/>
    <w:rPr>
      <w:rFonts w:ascii="Consolas" w:hAnsi="Consolas"/>
    </w:rPr>
  </w:style>
  <w:style w:type="paragraph" w:customStyle="1" w:styleId="af4">
    <w:basedOn w:val="a"/>
    <w:next w:val="a"/>
    <w:link w:val="af5"/>
    <w:qFormat/>
    <w:rsid w:val="003701B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5">
    <w:name w:val="Название Знак"/>
    <w:link w:val="af4"/>
    <w:rsid w:val="00B11A72"/>
    <w:rPr>
      <w:rFonts w:ascii="Cambria" w:hAnsi="Cambria"/>
      <w:b/>
      <w:bCs/>
      <w:kern w:val="28"/>
      <w:sz w:val="32"/>
      <w:szCs w:val="32"/>
    </w:rPr>
  </w:style>
  <w:style w:type="character" w:customStyle="1" w:styleId="atn">
    <w:name w:val="atn"/>
    <w:rsid w:val="0015568E"/>
  </w:style>
  <w:style w:type="character" w:customStyle="1" w:styleId="10">
    <w:name w:val="Заголовок 1 Знак"/>
    <w:basedOn w:val="a0"/>
    <w:link w:val="1"/>
    <w:rsid w:val="0043633D"/>
    <w:rPr>
      <w:rFonts w:ascii="Arial" w:hAnsi="Arial"/>
      <w:b/>
      <w:kern w:val="28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3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39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20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44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658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0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13614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045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221816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63200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2135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0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1185">
          <w:marLeft w:val="304"/>
          <w:marRight w:val="152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8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7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93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734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36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6739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268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544272">
                                              <w:marLeft w:val="0"/>
                                              <w:marRight w:val="0"/>
                                              <w:marTop w:val="0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5399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6453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5874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73384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2469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8550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90505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8366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4375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235170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33537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1166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51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9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7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28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8190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87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51766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64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666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793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799160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4121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97490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4298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2407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68907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53747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06284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37004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8945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591203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951545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22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Tword%201.07\tword107\Tword_SPDS_A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400F22BA2C9E840BE9F5F0B4AFF776B" ma:contentTypeVersion="18" ma:contentTypeDescription="Создание документа." ma:contentTypeScope="" ma:versionID="e69eb8fb930112a547a6aec7c8c1225a">
  <xsd:schema xmlns:xsd="http://www.w3.org/2001/XMLSchema" xmlns:xs="http://www.w3.org/2001/XMLSchema" xmlns:p="http://schemas.microsoft.com/office/2006/metadata/properties" xmlns:ns2="fd15474d-c276-4775-bb56-2c9044264e4d" xmlns:ns3="c7d29c00-fc01-484a-bdd7-ea0b32376b90" targetNamespace="http://schemas.microsoft.com/office/2006/metadata/properties" ma:root="true" ma:fieldsID="f6573b68f24129e9068be58a9eed6439" ns2:_="" ns3:_="">
    <xsd:import namespace="fd15474d-c276-4775-bb56-2c9044264e4d"/>
    <xsd:import namespace="c7d29c00-fc01-484a-bdd7-ea0b32376b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5474d-c276-4775-bb56-2c9044264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c1e3c67d-ebb3-4cf1-834a-e0d186fa13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29c00-fc01-484a-bdd7-ea0b32376b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2bffbc4-5887-46d7-aacb-c5707ada84c5}" ma:internalName="TaxCatchAll" ma:showField="CatchAllData" ma:web="c7d29c00-fc01-484a-bdd7-ea0b32376b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15474d-c276-4775-bb56-2c9044264e4d">
      <Terms xmlns="http://schemas.microsoft.com/office/infopath/2007/PartnerControls"/>
    </lcf76f155ced4ddcb4097134ff3c332f>
    <TaxCatchAll xmlns="c7d29c00-fc01-484a-bdd7-ea0b32376b9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1e3c67d-ebb3-4cf1-834a-e0d186fa1341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26FC3-4340-4E83-9E22-B1DA07BE8D4F}"/>
</file>

<file path=customXml/itemProps2.xml><?xml version="1.0" encoding="utf-8"?>
<ds:datastoreItem xmlns:ds="http://schemas.openxmlformats.org/officeDocument/2006/customXml" ds:itemID="{08EDE730-071C-45BB-BDCE-4AF8E87FFB29}">
  <ds:schemaRefs>
    <ds:schemaRef ds:uri="http://schemas.microsoft.com/office/2006/metadata/properties"/>
    <ds:schemaRef ds:uri="http://schemas.microsoft.com/office/infopath/2007/PartnerControls"/>
    <ds:schemaRef ds:uri="fd15474d-c276-4775-bb56-2c9044264e4d"/>
    <ds:schemaRef ds:uri="c7d29c00-fc01-484a-bdd7-ea0b32376b90"/>
  </ds:schemaRefs>
</ds:datastoreItem>
</file>

<file path=customXml/itemProps3.xml><?xml version="1.0" encoding="utf-8"?>
<ds:datastoreItem xmlns:ds="http://schemas.openxmlformats.org/officeDocument/2006/customXml" ds:itemID="{17C5F076-D531-47F1-9FE3-17B2D2C87A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6F6186-C183-4FB9-A196-28E45426949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E77EE4C-0197-41A9-83F8-12EB837BA8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Tword_SPDS_A4</Template>
  <TotalTime>419</TotalTime>
  <Pages>6</Pages>
  <Words>966</Words>
  <Characters>7501</Characters>
  <Application>Microsoft Office Word</Application>
  <DocSecurity>0</DocSecurity>
  <Lines>227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Этот текст приведен здесь для настройки шаблона</vt:lpstr>
    </vt:vector>
  </TitlesOfParts>
  <Company>org</Company>
  <LinksUpToDate>false</LinksUpToDate>
  <CharactersWithSpaces>8376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Этот текст приведен здесь для настройки шаблона</dc:title>
  <dc:subject/>
  <dc:creator>Александр</dc:creator>
  <cp:keywords/>
  <dc:description/>
  <cp:lastModifiedBy>Vitaliy Korostin</cp:lastModifiedBy>
  <cp:revision>33</cp:revision>
  <cp:lastPrinted>2020-01-20T08:46:00Z</cp:lastPrinted>
  <dcterms:created xsi:type="dcterms:W3CDTF">2020-01-20T10:41:00Z</dcterms:created>
  <dcterms:modified xsi:type="dcterms:W3CDTF">2024-12-18T13:35:00Z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0x0101007400F22BA2C9E840BE9F5F0B4AFF776B</vt:lpwstr>
  </property>
  <property fmtid="{D5CDD505-2E9C-101B-9397-08002B2CF9AE}" pid="3" name="MediaServiceImageTags">
    <vt:lpwstr/>
  </property>
</Properties>
</file>